
<file path=[Content_Types].xml><?xml version="1.0" encoding="utf-8"?>
<Types xmlns="http://schemas.openxmlformats.org/package/2006/content-types">
  <Default Extension="bmp" ContentType="image/bmp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855C7F" w:rsidRDefault="00855C7F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855C7F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 xml:space="preserve">MAGNETICKÉ POLE </w:t>
      </w:r>
      <w:proofErr w:type="gramStart"/>
      <w:r>
        <w:rPr>
          <w:rFonts w:ascii="Times New Roman" w:hAnsi="Times New Roman"/>
          <w:b/>
          <w:sz w:val="52"/>
          <w:szCs w:val="52"/>
        </w:rPr>
        <w:t>VODIČE</w:t>
      </w:r>
      <w:r w:rsidR="0038162C">
        <w:rPr>
          <w:rFonts w:ascii="Times New Roman" w:hAnsi="Times New Roman"/>
          <w:b/>
          <w:sz w:val="52"/>
          <w:szCs w:val="52"/>
        </w:rPr>
        <w:t xml:space="preserve">             </w:t>
      </w:r>
      <w:r>
        <w:rPr>
          <w:rFonts w:ascii="Times New Roman" w:hAnsi="Times New Roman"/>
          <w:b/>
          <w:sz w:val="52"/>
          <w:szCs w:val="52"/>
        </w:rPr>
        <w:t xml:space="preserve"> S PROUDEM</w:t>
      </w:r>
      <w:proofErr w:type="gramEnd"/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C576FE" w:rsidRPr="00B344DA" w:rsidRDefault="00C576FE" w:rsidP="00C576FE">
      <w:pPr>
        <w:rPr>
          <w:rFonts w:ascii="Times New Roman" w:hAnsi="Times New Roman"/>
          <w:b/>
          <w:sz w:val="32"/>
          <w:szCs w:val="32"/>
        </w:rPr>
      </w:pPr>
    </w:p>
    <w:p w:rsidR="00013387" w:rsidRDefault="002E4D2B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184096" cy="6005384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3008" cy="601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51A" w:rsidRDefault="0071551A" w:rsidP="00AD4833">
      <w:pPr>
        <w:rPr>
          <w:rFonts w:ascii="Times New Roman" w:hAnsi="Times New Roman"/>
          <w:sz w:val="24"/>
          <w:szCs w:val="24"/>
        </w:rPr>
      </w:pPr>
    </w:p>
    <w:p w:rsidR="00253B50" w:rsidRPr="00535F64" w:rsidRDefault="0071551A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Příklady těles, která působí magnetickou silou, anebo na které magnetická síla působí</w:t>
      </w:r>
      <w:r w:rsidR="009F7810">
        <w:rPr>
          <w:rFonts w:ascii="Times New Roman" w:hAnsi="Times New Roman"/>
          <w:sz w:val="24"/>
          <w:szCs w:val="24"/>
        </w:rPr>
        <w:t>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576FE" w:rsidRPr="00B344DA" w:rsidRDefault="00C576FE" w:rsidP="00C576FE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71551A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161903" cy="5552303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6582" cy="5556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71551A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Pojmy magnet, magnetka, magnetické pole.</w:t>
      </w: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video o magnetickém poli Země (video má délku 47 minut).</w:t>
      </w: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71551A" w:rsidRDefault="0071551A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576FE" w:rsidRPr="00B344DA" w:rsidRDefault="00C576FE" w:rsidP="00C576FE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981624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6140162" cy="590653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0317" cy="5916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981624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 pravé části doplňte polohu magnetek kolem magnetu přetažením na příslušné místo.</w:t>
      </w: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Další obrazovka ukazuje tvar pole kolem magnetu a polohu magnetek.</w:t>
      </w: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981624" w:rsidRDefault="00981624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C576FE" w:rsidRDefault="00981624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494517" cy="37894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6436" cy="3790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4B8F">
        <w:rPr>
          <w:rFonts w:ascii="Times New Roman" w:hAnsi="Times New Roman"/>
          <w:sz w:val="24"/>
          <w:szCs w:val="24"/>
        </w:rPr>
        <w:t xml:space="preserve"> </w:t>
      </w:r>
    </w:p>
    <w:p w:rsidR="00C576FE" w:rsidRDefault="00C576FE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5D4B8F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567777" cy="3550508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294" cy="3560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5D4B8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Magnetky uspořádané kolem magnetu.</w:t>
      </w:r>
    </w:p>
    <w:p w:rsidR="005D4B8F" w:rsidRDefault="005D4B8F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Tažením obrázku ve směru černých šipek se objeví křivky, na nichž leží magnetky.</w:t>
      </w:r>
    </w:p>
    <w:p w:rsidR="005D4B8F" w:rsidRDefault="005D4B8F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C576FE" w:rsidRDefault="00BF2D8B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577017" cy="366207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8795" cy="366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4B8F">
        <w:rPr>
          <w:rFonts w:ascii="Times New Roman" w:hAnsi="Times New Roman"/>
          <w:noProof/>
          <w:sz w:val="24"/>
          <w:szCs w:val="24"/>
        </w:rPr>
        <w:t xml:space="preserve">  </w:t>
      </w:r>
    </w:p>
    <w:p w:rsidR="00C576FE" w:rsidRDefault="00C576FE" w:rsidP="00013387">
      <w:pPr>
        <w:rPr>
          <w:rFonts w:ascii="Times New Roman" w:hAnsi="Times New Roman"/>
          <w:noProof/>
          <w:sz w:val="24"/>
          <w:szCs w:val="24"/>
        </w:rPr>
      </w:pPr>
    </w:p>
    <w:p w:rsidR="005D4B8F" w:rsidRPr="00535F64" w:rsidRDefault="00BF2D8B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23006" cy="3558746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405" cy="3566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B8F" w:rsidRDefault="005D4B8F" w:rsidP="005D4B8F">
      <w:pPr>
        <w:rPr>
          <w:rFonts w:ascii="Times New Roman" w:hAnsi="Times New Roman"/>
          <w:sz w:val="24"/>
          <w:szCs w:val="24"/>
        </w:rPr>
      </w:pPr>
    </w:p>
    <w:p w:rsidR="005D4B8F" w:rsidRDefault="005D4B8F" w:rsidP="005D4B8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Tažením obrázku ve směru černých šipek se objeví křivky opatřené šipkami, které udávají jejich směr.</w:t>
      </w:r>
    </w:p>
    <w:p w:rsidR="00BF2D8B" w:rsidRDefault="00BF2D8B" w:rsidP="005D4B8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Odkaz je na stránky s apletem – magnetické pole tyčového magnetu.</w:t>
      </w: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D4B8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40627" cy="5362833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2490" cy="536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4B8F" w:rsidRDefault="005D4B8F" w:rsidP="00535F64">
      <w:pPr>
        <w:rPr>
          <w:rFonts w:ascii="Times New Roman" w:hAnsi="Times New Roman"/>
          <w:noProof/>
          <w:sz w:val="24"/>
          <w:szCs w:val="24"/>
        </w:rPr>
      </w:pPr>
    </w:p>
    <w:p w:rsidR="005D4B8F" w:rsidRDefault="005D4B8F" w:rsidP="00535F64">
      <w:pPr>
        <w:rPr>
          <w:rFonts w:ascii="Times New Roman" w:hAnsi="Times New Roman"/>
          <w:noProof/>
          <w:sz w:val="24"/>
          <w:szCs w:val="24"/>
        </w:rPr>
      </w:pPr>
    </w:p>
    <w:p w:rsidR="005D4B8F" w:rsidRDefault="00DE1B02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Tvar magnetických indukčních čar.</w:t>
      </w: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DE1B02" w:rsidRDefault="00DE1B02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2647DC" w:rsidRPr="00535F64" w:rsidRDefault="00BF2D8B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268995" cy="5025081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2326" cy="503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6FE" w:rsidRDefault="00C576FE" w:rsidP="00BF2D8B">
      <w:pPr>
        <w:rPr>
          <w:rFonts w:ascii="Times New Roman" w:hAnsi="Times New Roman"/>
          <w:noProof/>
          <w:sz w:val="24"/>
          <w:szCs w:val="24"/>
        </w:rPr>
      </w:pPr>
    </w:p>
    <w:p w:rsidR="00BF2D8B" w:rsidRDefault="00BF2D8B" w:rsidP="00BF2D8B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aplet - magnetické pole přímého vodiče.</w:t>
      </w:r>
    </w:p>
    <w:p w:rsidR="00BF2D8B" w:rsidRDefault="00BF2D8B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BF2D8B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63FEA" w:rsidRPr="00535F64" w:rsidRDefault="00563FEA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153665" cy="6054811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5817" cy="605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3FEA" w:rsidRDefault="00563FEA" w:rsidP="00563FEA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63FE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webové stránky – ve spodní části článku je odkaz na prezentaci a dva audio soubory.</w:t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563FEA" w:rsidRDefault="00563FEA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63FEA" w:rsidRDefault="00563FEA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563FEA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72433" cy="5148649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127" cy="515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6FE" w:rsidRDefault="00C576FE" w:rsidP="00563FEA">
      <w:pPr>
        <w:rPr>
          <w:rFonts w:ascii="Times New Roman" w:hAnsi="Times New Roman"/>
          <w:noProof/>
          <w:sz w:val="24"/>
          <w:szCs w:val="24"/>
        </w:rPr>
      </w:pPr>
    </w:p>
    <w:p w:rsidR="00665C99" w:rsidRDefault="00665C99" w:rsidP="00563FE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Další obrázky k Ampérovu pravidlu pravé ruky.</w:t>
      </w:r>
    </w:p>
    <w:p w:rsidR="00563FEA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noProof/>
          <w:sz w:val="24"/>
          <w:szCs w:val="24"/>
        </w:rPr>
        <w:t>Odkaz je na webové stránky</w:t>
      </w:r>
      <w:r w:rsidR="00665C99">
        <w:rPr>
          <w:rFonts w:ascii="Times New Roman" w:hAnsi="Times New Roman"/>
          <w:noProof/>
          <w:sz w:val="24"/>
          <w:szCs w:val="24"/>
        </w:rPr>
        <w:t xml:space="preserve"> – Michaelovy experimenty</w:t>
      </w:r>
    </w:p>
    <w:p w:rsidR="00684823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84823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84823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84823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84823" w:rsidRDefault="00684823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563FEA">
      <w:pPr>
        <w:rPr>
          <w:rFonts w:ascii="Times New Roman" w:hAnsi="Times New Roman"/>
          <w:b/>
          <w:noProof/>
          <w:sz w:val="32"/>
          <w:szCs w:val="32"/>
        </w:rPr>
      </w:pPr>
    </w:p>
    <w:p w:rsidR="00563FEA" w:rsidRDefault="00563FEA" w:rsidP="00563FE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6095252" cy="5436973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196" cy="5438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Typy polí.</w:t>
      </w: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563FEA" w:rsidRDefault="00563FEA" w:rsidP="00563FE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C576FE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40627" cy="3283784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3945" cy="328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76FE" w:rsidRDefault="00C576FE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t xml:space="preserve"> </w:t>
      </w: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46167" cy="3739979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209" cy="37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33F4" w:rsidRDefault="006A33F4" w:rsidP="006A33F4">
      <w:pPr>
        <w:rPr>
          <w:rFonts w:ascii="Times New Roman" w:hAnsi="Times New Roman"/>
          <w:b/>
          <w:noProof/>
          <w:sz w:val="32"/>
          <w:szCs w:val="32"/>
        </w:rPr>
      </w:pPr>
    </w:p>
    <w:p w:rsidR="006A33F4" w:rsidRDefault="006A33F4" w:rsidP="006A33F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Úkol na zakreslení magnetických siločar.</w:t>
      </w:r>
    </w:p>
    <w:p w:rsidR="006A33F4" w:rsidRDefault="006A33F4" w:rsidP="006A33F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Odtažením zeleného obrazce ve směru černé šipky se objeví doplněný obrázek.</w:t>
      </w:r>
    </w:p>
    <w:p w:rsidR="00563FEA" w:rsidRPr="006A33F4" w:rsidRDefault="00563FEA" w:rsidP="00013387">
      <w:pPr>
        <w:numPr>
          <w:ilvl w:val="0"/>
          <w:numId w:val="1"/>
        </w:numPr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6A33F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E4D2B" w:rsidRDefault="002E4D2B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Default="002E4D2B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2E4D2B" w:rsidRDefault="00E3032F" w:rsidP="002E4D2B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4" w:history="1">
        <w:r w:rsidR="002E4D2B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http://www.eucitel.cz/software/?id=17</w:t>
        </w:r>
      </w:hyperlink>
      <w:r w:rsidR="002E4D2B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2E4D2B">
        <w:rPr>
          <w:rFonts w:ascii="Times New Roman" w:hAnsi="Times New Roman"/>
          <w:noProof/>
          <w:sz w:val="24"/>
          <w:szCs w:val="24"/>
        </w:rPr>
        <w:fldChar w:fldCharType="begin"/>
      </w:r>
      <w:r w:rsidR="002E4D2B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2E4D2B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2E4D2B">
        <w:rPr>
          <w:rFonts w:ascii="Times New Roman" w:hAnsi="Times New Roman"/>
          <w:noProof/>
          <w:sz w:val="24"/>
          <w:szCs w:val="24"/>
        </w:rPr>
        <w:fldChar w:fldCharType="end"/>
      </w:r>
    </w:p>
    <w:p w:rsidR="002E4D2B" w:rsidRDefault="00E3032F" w:rsidP="005D4B8F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5" w:history="1">
        <w:r w:rsidR="005D4B8F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http://tf.czu.cz/~sedlacek/Vyuka/Obrazky/Proudovodic.jpg</w:t>
        </w:r>
      </w:hyperlink>
      <w:r w:rsidR="005D4B8F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5D4B8F">
        <w:rPr>
          <w:rFonts w:ascii="Times New Roman" w:hAnsi="Times New Roman"/>
          <w:noProof/>
          <w:sz w:val="24"/>
          <w:szCs w:val="24"/>
        </w:rPr>
        <w:fldChar w:fldCharType="begin"/>
      </w:r>
      <w:r w:rsidR="005D4B8F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5D4B8F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5D4B8F">
        <w:rPr>
          <w:rFonts w:ascii="Times New Roman" w:hAnsi="Times New Roman"/>
          <w:noProof/>
          <w:sz w:val="24"/>
          <w:szCs w:val="24"/>
        </w:rPr>
        <w:fldChar w:fldCharType="end"/>
      </w:r>
    </w:p>
    <w:p w:rsidR="005D4B8F" w:rsidRDefault="00E3032F" w:rsidP="00DE1B0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6" w:history="1">
        <w:r w:rsidR="00DE1B02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http://www.oocities.org/vektor_ol/html/iii/iiia.html</w:t>
        </w:r>
      </w:hyperlink>
      <w:r w:rsidR="00DE1B02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DE1B02">
        <w:rPr>
          <w:rFonts w:ascii="Times New Roman" w:hAnsi="Times New Roman"/>
          <w:noProof/>
          <w:sz w:val="24"/>
          <w:szCs w:val="24"/>
        </w:rPr>
        <w:fldChar w:fldCharType="begin"/>
      </w:r>
      <w:r w:rsidR="00DE1B0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DE1B02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DE1B02">
        <w:rPr>
          <w:rFonts w:ascii="Times New Roman" w:hAnsi="Times New Roman"/>
          <w:noProof/>
          <w:sz w:val="24"/>
          <w:szCs w:val="24"/>
        </w:rPr>
        <w:fldChar w:fldCharType="end"/>
      </w:r>
    </w:p>
    <w:p w:rsidR="00DE1B02" w:rsidRDefault="00E3032F" w:rsidP="00DE1B0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7" w:history="1">
        <w:r w:rsidR="00DE1B02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http://www.techmania.cz/edutorium/art_exponaty.php?xkat=fyzika&amp;xser=456c656b74f8696e612061206d61676e657469736d7573h&amp;key=435</w:t>
        </w:r>
      </w:hyperlink>
      <w:r w:rsidR="00DE1B02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DE1B02">
        <w:rPr>
          <w:rFonts w:ascii="Times New Roman" w:hAnsi="Times New Roman"/>
          <w:noProof/>
          <w:sz w:val="24"/>
          <w:szCs w:val="24"/>
        </w:rPr>
        <w:fldChar w:fldCharType="begin"/>
      </w:r>
      <w:r w:rsidR="00DE1B02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DE1B02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DE1B02">
        <w:rPr>
          <w:rFonts w:ascii="Times New Roman" w:hAnsi="Times New Roman"/>
          <w:noProof/>
          <w:sz w:val="24"/>
          <w:szCs w:val="24"/>
        </w:rPr>
        <w:fldChar w:fldCharType="end"/>
      </w:r>
    </w:p>
    <w:p w:rsidR="00DE1B02" w:rsidRDefault="00E3032F" w:rsidP="00DE1B0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8" w:history="1">
        <w:r w:rsidR="00C838BE" w:rsidRPr="00766DCE">
          <w:rPr>
            <w:rStyle w:val="Hypertextovodkaz"/>
            <w:rFonts w:ascii="Times New Roman" w:hAnsi="Times New Roman"/>
            <w:noProof/>
            <w:sz w:val="24"/>
            <w:szCs w:val="24"/>
            <w:lang w:val="en-US"/>
          </w:rPr>
          <w:t>http://ucebnice.krynicky.cz/Fyzika/4_Elektrina_a_magnetismus/5_Magneticke_pole/4502_Magneticke_pole_vodice_s_proudem.pdf</w:t>
        </w:r>
      </w:hyperlink>
      <w:r w:rsidR="00C838BE">
        <w:rPr>
          <w:rFonts w:ascii="Times New Roman" w:hAnsi="Times New Roman"/>
          <w:noProof/>
          <w:sz w:val="24"/>
          <w:szCs w:val="24"/>
          <w:lang w:val="en-US"/>
        </w:rPr>
        <w:t xml:space="preserve"> ; citováno dne </w:t>
      </w:r>
      <w:r w:rsidR="00C838BE">
        <w:rPr>
          <w:rFonts w:ascii="Times New Roman" w:hAnsi="Times New Roman"/>
          <w:noProof/>
          <w:sz w:val="24"/>
          <w:szCs w:val="24"/>
          <w:lang w:val="en-US"/>
        </w:rPr>
        <w:fldChar w:fldCharType="begin"/>
      </w:r>
      <w:r w:rsidR="00C838BE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C838BE">
        <w:rPr>
          <w:rFonts w:ascii="Times New Roman" w:hAnsi="Times New Roman"/>
          <w:noProof/>
          <w:sz w:val="24"/>
          <w:szCs w:val="24"/>
          <w:lang w:val="en-US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C838BE">
        <w:rPr>
          <w:rFonts w:ascii="Times New Roman" w:hAnsi="Times New Roman"/>
          <w:noProof/>
          <w:sz w:val="24"/>
          <w:szCs w:val="24"/>
          <w:lang w:val="en-US"/>
        </w:rPr>
        <w:fldChar w:fldCharType="end"/>
      </w:r>
    </w:p>
    <w:p w:rsidR="00C838BE" w:rsidRPr="00752543" w:rsidRDefault="00E3032F" w:rsidP="00DE1B02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29" w:history="1">
        <w:r w:rsidR="00563FEA" w:rsidRPr="00766DCE">
          <w:rPr>
            <w:rStyle w:val="Hypertextovodkaz"/>
            <w:rFonts w:ascii="Times New Roman" w:eastAsia="@PMingLiU" w:hAnsi="Times New Roman"/>
            <w:sz w:val="24"/>
            <w:szCs w:val="24"/>
            <w:lang w:val="en-US" w:eastAsia="cs-CZ"/>
          </w:rPr>
          <w:t>http://fyzika.jreichl.com/index.php?sekce=browse&amp;page=galerie&amp;lpage=286&amp;galerie=fotografie</w:t>
        </w:r>
      </w:hyperlink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; </w:t>
      </w:r>
      <w:proofErr w:type="spellStart"/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t>citováno</w:t>
      </w:r>
      <w:proofErr w:type="spellEnd"/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proofErr w:type="spellStart"/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t>dne</w:t>
      </w:r>
      <w:proofErr w:type="spellEnd"/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t xml:space="preserve"> </w:t>
      </w:r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begin"/>
      </w:r>
      <w:r w:rsidR="00563FEA">
        <w:rPr>
          <w:rFonts w:ascii="Times New Roman" w:eastAsia="@PMingLiU" w:hAnsi="Times New Roman"/>
          <w:sz w:val="24"/>
          <w:szCs w:val="24"/>
          <w:lang w:eastAsia="cs-CZ"/>
        </w:rPr>
        <w:instrText xml:space="preserve"> TIME \@ "d.M.yyyy H:mm:ss" </w:instrText>
      </w:r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separate"/>
      </w:r>
      <w:r w:rsidR="00C576FE">
        <w:rPr>
          <w:rFonts w:ascii="Times New Roman" w:eastAsia="@PMingLiU" w:hAnsi="Times New Roman"/>
          <w:noProof/>
          <w:sz w:val="24"/>
          <w:szCs w:val="24"/>
          <w:lang w:eastAsia="cs-CZ"/>
        </w:rPr>
        <w:t>11.9.2011 11:35:03</w:t>
      </w:r>
      <w:r w:rsidR="00563FEA">
        <w:rPr>
          <w:rFonts w:ascii="Times New Roman" w:eastAsia="@PMingLiU" w:hAnsi="Times New Roman"/>
          <w:sz w:val="24"/>
          <w:szCs w:val="24"/>
          <w:lang w:val="en-US" w:eastAsia="cs-CZ"/>
        </w:rPr>
        <w:fldChar w:fldCharType="end"/>
      </w:r>
    </w:p>
    <w:p w:rsidR="00752543" w:rsidRDefault="00E3032F" w:rsidP="007525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752543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http://www.emotor.cz/elektricky-proud-v-magnetickem-poli.htm</w:t>
        </w:r>
      </w:hyperlink>
      <w:r w:rsidR="00752543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752543">
        <w:rPr>
          <w:rFonts w:ascii="Times New Roman" w:hAnsi="Times New Roman"/>
          <w:noProof/>
          <w:sz w:val="24"/>
          <w:szCs w:val="24"/>
        </w:rPr>
        <w:fldChar w:fldCharType="begin"/>
      </w:r>
      <w:r w:rsidR="0075254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752543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752543">
        <w:rPr>
          <w:rFonts w:ascii="Times New Roman" w:hAnsi="Times New Roman"/>
          <w:noProof/>
          <w:sz w:val="24"/>
          <w:szCs w:val="24"/>
        </w:rPr>
        <w:fldChar w:fldCharType="end"/>
      </w:r>
    </w:p>
    <w:p w:rsidR="00752543" w:rsidRDefault="00E3032F" w:rsidP="007525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752543" w:rsidRPr="00766DCE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http://cs.wikipedia.org/wiki/Soubor:Manoderecha.svg</w:t>
        </w:r>
      </w:hyperlink>
      <w:r w:rsidR="00752543">
        <w:rPr>
          <w:rFonts w:ascii="Times New Roman" w:hAnsi="Times New Roman"/>
          <w:noProof/>
          <w:sz w:val="24"/>
          <w:szCs w:val="24"/>
        </w:rPr>
        <w:t xml:space="preserve"> ; citováno dne </w:t>
      </w:r>
      <w:r w:rsidR="00752543">
        <w:rPr>
          <w:rFonts w:ascii="Times New Roman" w:hAnsi="Times New Roman"/>
          <w:noProof/>
          <w:sz w:val="24"/>
          <w:szCs w:val="24"/>
        </w:rPr>
        <w:fldChar w:fldCharType="begin"/>
      </w:r>
      <w:r w:rsidR="00752543">
        <w:rPr>
          <w:rFonts w:ascii="Times New Roman" w:hAnsi="Times New Roman"/>
          <w:noProof/>
          <w:sz w:val="24"/>
          <w:szCs w:val="24"/>
        </w:rPr>
        <w:instrText xml:space="preserve"> TIME \@ "d.M.yyyy H:mm:ss" </w:instrText>
      </w:r>
      <w:r w:rsidR="00752543">
        <w:rPr>
          <w:rFonts w:ascii="Times New Roman" w:hAnsi="Times New Roman"/>
          <w:noProof/>
          <w:sz w:val="24"/>
          <w:szCs w:val="24"/>
        </w:rPr>
        <w:fldChar w:fldCharType="separate"/>
      </w:r>
      <w:r w:rsidR="00C576FE">
        <w:rPr>
          <w:rFonts w:ascii="Times New Roman" w:hAnsi="Times New Roman"/>
          <w:noProof/>
          <w:sz w:val="24"/>
          <w:szCs w:val="24"/>
        </w:rPr>
        <w:t>11.9.2011 11:35:03</w:t>
      </w:r>
      <w:r w:rsidR="00752543">
        <w:rPr>
          <w:rFonts w:ascii="Times New Roman" w:hAnsi="Times New Roman"/>
          <w:noProof/>
          <w:sz w:val="24"/>
          <w:szCs w:val="24"/>
        </w:rPr>
        <w:fldChar w:fldCharType="end"/>
      </w:r>
    </w:p>
    <w:p w:rsidR="0038162C" w:rsidRPr="002E4D2B" w:rsidRDefault="0038162C" w:rsidP="0075254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Učebnice F pro gymnázium – Elektřina a magnetismus</w:t>
      </w:r>
      <w:r w:rsidR="00C576FE">
        <w:rPr>
          <w:rFonts w:ascii="Times New Roman" w:hAnsi="Times New Roman"/>
          <w:noProof/>
          <w:sz w:val="24"/>
          <w:szCs w:val="24"/>
        </w:rPr>
        <w:t>; ISBN 80-85849-47-X</w:t>
      </w:r>
      <w:bookmarkStart w:id="0" w:name="_GoBack"/>
      <w:bookmarkEnd w:id="0"/>
    </w:p>
    <w:p w:rsidR="00253B50" w:rsidRDefault="00253B50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32"/>
      <w:footerReference w:type="default" r:id="rId33"/>
      <w:footerReference w:type="first" r:id="rId3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032F" w:rsidRDefault="00E3032F" w:rsidP="00B56746">
      <w:r>
        <w:separator/>
      </w:r>
    </w:p>
  </w:endnote>
  <w:endnote w:type="continuationSeparator" w:id="0">
    <w:p w:rsidR="00E3032F" w:rsidRDefault="00E3032F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@PMingLiU"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C576FE">
      <w:rPr>
        <w:rFonts w:ascii="Times New Roman" w:hAnsi="Times New Roman"/>
        <w:noProof/>
        <w:sz w:val="24"/>
        <w:szCs w:val="24"/>
      </w:rPr>
      <w:t>13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032F" w:rsidRDefault="00E3032F" w:rsidP="00B56746">
      <w:r>
        <w:separator/>
      </w:r>
    </w:p>
  </w:footnote>
  <w:footnote w:type="continuationSeparator" w:id="0">
    <w:p w:rsidR="00E3032F" w:rsidRDefault="00E3032F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3482AA50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07C0BD6"/>
    <w:multiLevelType w:val="hybridMultilevel"/>
    <w:tmpl w:val="13284EA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13387"/>
    <w:rsid w:val="00072F68"/>
    <w:rsid w:val="00084174"/>
    <w:rsid w:val="000B532C"/>
    <w:rsid w:val="001C7A70"/>
    <w:rsid w:val="001E68FD"/>
    <w:rsid w:val="002225F9"/>
    <w:rsid w:val="00226359"/>
    <w:rsid w:val="00253B50"/>
    <w:rsid w:val="002647DC"/>
    <w:rsid w:val="002E2FC8"/>
    <w:rsid w:val="002E4D2B"/>
    <w:rsid w:val="003174BC"/>
    <w:rsid w:val="00375840"/>
    <w:rsid w:val="0038162C"/>
    <w:rsid w:val="003D590A"/>
    <w:rsid w:val="00434702"/>
    <w:rsid w:val="004362A1"/>
    <w:rsid w:val="00472D78"/>
    <w:rsid w:val="004C669B"/>
    <w:rsid w:val="004E08B0"/>
    <w:rsid w:val="005164C4"/>
    <w:rsid w:val="00535F64"/>
    <w:rsid w:val="00563FEA"/>
    <w:rsid w:val="005D4B8F"/>
    <w:rsid w:val="0060585F"/>
    <w:rsid w:val="006131F7"/>
    <w:rsid w:val="00665C99"/>
    <w:rsid w:val="00684823"/>
    <w:rsid w:val="006A33F4"/>
    <w:rsid w:val="006C11C2"/>
    <w:rsid w:val="006F5EEC"/>
    <w:rsid w:val="0071551A"/>
    <w:rsid w:val="00752543"/>
    <w:rsid w:val="00756471"/>
    <w:rsid w:val="007A552C"/>
    <w:rsid w:val="008025AD"/>
    <w:rsid w:val="00844B23"/>
    <w:rsid w:val="00853794"/>
    <w:rsid w:val="00855C7F"/>
    <w:rsid w:val="00896DB2"/>
    <w:rsid w:val="00961D5B"/>
    <w:rsid w:val="00981624"/>
    <w:rsid w:val="009B6019"/>
    <w:rsid w:val="009B6936"/>
    <w:rsid w:val="009C2B5C"/>
    <w:rsid w:val="009D3140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F2D8B"/>
    <w:rsid w:val="00C06433"/>
    <w:rsid w:val="00C576FE"/>
    <w:rsid w:val="00C80F15"/>
    <w:rsid w:val="00C838BE"/>
    <w:rsid w:val="00CD4256"/>
    <w:rsid w:val="00CD6FAC"/>
    <w:rsid w:val="00CE2384"/>
    <w:rsid w:val="00D50596"/>
    <w:rsid w:val="00D96C37"/>
    <w:rsid w:val="00DE1B02"/>
    <w:rsid w:val="00E3032F"/>
    <w:rsid w:val="00E34740"/>
    <w:rsid w:val="00E46226"/>
    <w:rsid w:val="00E6520E"/>
    <w:rsid w:val="00EE07D5"/>
    <w:rsid w:val="00F06876"/>
    <w:rsid w:val="00F44267"/>
    <w:rsid w:val="00F87C6D"/>
    <w:rsid w:val="00FC2F7F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2E4D2B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2E4D2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://www.oocities.org/vektor_ol/html/iii/iiia.html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tf.czu.cz/~sedlacek/Vyuka/Obrazky/Proudovodic.jpg" TargetMode="External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fyzika.jreichl.com/index.php?sekce=browse&amp;page=galerie&amp;lpage=286&amp;galerie=fotografie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www.eucitel.cz/software/?id=17" TargetMode="External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://ucebnice.krynicky.cz/Fyzika/4_Elektrina_a_magnetismus/5_Magneticke_pole/4502_Magneticke_pole_vodice_s_proudem.pdf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bmp"/><Relationship Id="rId19" Type="http://schemas.openxmlformats.org/officeDocument/2006/relationships/image" Target="media/image12.png"/><Relationship Id="rId31" Type="http://schemas.openxmlformats.org/officeDocument/2006/relationships/hyperlink" Target="http://cs.wikipedia.org/wiki/Soubor:Manoderecha.sv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www.techmania.cz/edutorium/art_exponaty.php?xkat=fyzika&amp;xser=456c656b74f8696e612061206d61676e657469736d7573h&amp;key=435" TargetMode="External"/><Relationship Id="rId30" Type="http://schemas.openxmlformats.org/officeDocument/2006/relationships/hyperlink" Target="http://www.emotor.cz/elektricky-proud-v-magnetickem-poli.htm" TargetMode="External"/><Relationship Id="rId35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1</TotalTime>
  <Pages>13</Pages>
  <Words>508</Words>
  <Characters>3000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2</cp:revision>
  <cp:lastPrinted>2011-05-16T11:41:00Z</cp:lastPrinted>
  <dcterms:created xsi:type="dcterms:W3CDTF">2011-09-11T09:40:00Z</dcterms:created>
  <dcterms:modified xsi:type="dcterms:W3CDTF">2011-09-11T09:40:00Z</dcterms:modified>
</cp:coreProperties>
</file>