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2E2FC8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SPOJOVÁNÍ REZISTORŮ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>Mgr. Jarmila Podlasová</w:t>
      </w:r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B11B7A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54144" behindDoc="0" locked="0" layoutInCell="1" allowOverlap="1" wp14:anchorId="16293205" wp14:editId="45709CFE">
            <wp:simplePos x="0" y="0"/>
            <wp:positionH relativeFrom="column">
              <wp:posOffset>13970</wp:posOffset>
            </wp:positionH>
            <wp:positionV relativeFrom="paragraph">
              <wp:posOffset>130810</wp:posOffset>
            </wp:positionV>
            <wp:extent cx="5909945" cy="4431665"/>
            <wp:effectExtent l="0" t="0" r="0" b="0"/>
            <wp:wrapSquare wrapText="bothSides"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945" cy="4431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3B50" w:rsidRPr="00535F64" w:rsidRDefault="00A802A4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</w:t>
      </w:r>
      <w:r w:rsidR="000E032B">
        <w:rPr>
          <w:rFonts w:ascii="Times New Roman" w:hAnsi="Times New Roman"/>
          <w:sz w:val="24"/>
          <w:szCs w:val="24"/>
        </w:rPr>
        <w:t>řipojena poznámka</w:t>
      </w:r>
      <w:r w:rsidR="001F1A63">
        <w:rPr>
          <w:rFonts w:ascii="Times New Roman" w:hAnsi="Times New Roman"/>
          <w:sz w:val="24"/>
          <w:szCs w:val="24"/>
        </w:rPr>
        <w:t>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A802A4" w:rsidRDefault="00A802A4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11B7A" w:rsidRPr="00B344DA" w:rsidRDefault="00B11B7A" w:rsidP="00B11B7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anchor distT="0" distB="0" distL="114300" distR="114300" simplePos="0" relativeHeight="251656192" behindDoc="0" locked="0" layoutInCell="1" allowOverlap="1" wp14:anchorId="3B704630" wp14:editId="5D416651">
            <wp:simplePos x="0" y="0"/>
            <wp:positionH relativeFrom="column">
              <wp:posOffset>-2540</wp:posOffset>
            </wp:positionH>
            <wp:positionV relativeFrom="paragraph">
              <wp:posOffset>320040</wp:posOffset>
            </wp:positionV>
            <wp:extent cx="6029960" cy="5263515"/>
            <wp:effectExtent l="0" t="0" r="0" b="0"/>
            <wp:wrapSquare wrapText="bothSides"/>
            <wp:docPr id="2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526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11B7A" w:rsidRPr="00B344DA" w:rsidRDefault="00C924F8" w:rsidP="00B11B7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E108B94" wp14:editId="4E64A5B8">
            <wp:extent cx="5758249" cy="509922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100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C924F8" w:rsidRDefault="00C924F8" w:rsidP="00013387">
      <w:pPr>
        <w:rPr>
          <w:rFonts w:ascii="Times New Roman" w:hAnsi="Times New Roman"/>
          <w:sz w:val="24"/>
          <w:szCs w:val="24"/>
        </w:rPr>
      </w:pPr>
    </w:p>
    <w:p w:rsidR="00C924F8" w:rsidRDefault="00C924F8" w:rsidP="00013387">
      <w:pPr>
        <w:rPr>
          <w:rFonts w:ascii="Times New Roman" w:hAnsi="Times New Roman"/>
          <w:sz w:val="24"/>
          <w:szCs w:val="24"/>
        </w:rPr>
      </w:pPr>
    </w:p>
    <w:p w:rsidR="00C924F8" w:rsidRDefault="00C924F8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11B7A" w:rsidRDefault="00C924F8" w:rsidP="00B11B7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009B6DC" wp14:editId="6C043016">
            <wp:extent cx="5758249" cy="5148648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15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C924F8" w:rsidRDefault="00C924F8" w:rsidP="00253B50">
      <w:pPr>
        <w:rPr>
          <w:rFonts w:ascii="Times New Roman" w:hAnsi="Times New Roman"/>
          <w:sz w:val="24"/>
          <w:szCs w:val="24"/>
        </w:rPr>
      </w:pPr>
    </w:p>
    <w:p w:rsidR="00C924F8" w:rsidRDefault="00C924F8" w:rsidP="00253B50">
      <w:pPr>
        <w:rPr>
          <w:rFonts w:ascii="Times New Roman" w:hAnsi="Times New Roman"/>
          <w:sz w:val="24"/>
          <w:szCs w:val="24"/>
        </w:rPr>
      </w:pPr>
    </w:p>
    <w:p w:rsidR="00C924F8" w:rsidRDefault="00C924F8" w:rsidP="00253B50">
      <w:pPr>
        <w:rPr>
          <w:rFonts w:ascii="Times New Roman" w:hAnsi="Times New Roman"/>
          <w:sz w:val="24"/>
          <w:szCs w:val="24"/>
        </w:rPr>
      </w:pPr>
    </w:p>
    <w:p w:rsidR="00C924F8" w:rsidRDefault="00C924F8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1A0EFE" w:rsidRDefault="00C924F8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85C652E" wp14:editId="22F69B0B">
            <wp:extent cx="5758249" cy="415187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15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EFE" w:rsidRDefault="001A0EFE" w:rsidP="00535F64">
      <w:pPr>
        <w:rPr>
          <w:rFonts w:ascii="Times New Roman" w:hAnsi="Times New Roman"/>
          <w:noProof/>
          <w:sz w:val="24"/>
          <w:szCs w:val="24"/>
        </w:rPr>
      </w:pPr>
    </w:p>
    <w:p w:rsidR="001A0EFE" w:rsidRDefault="001A0EFE" w:rsidP="00535F64">
      <w:pPr>
        <w:rPr>
          <w:rFonts w:ascii="Times New Roman" w:hAnsi="Times New Roman"/>
          <w:noProof/>
          <w:sz w:val="24"/>
          <w:szCs w:val="24"/>
        </w:rPr>
      </w:pPr>
    </w:p>
    <w:p w:rsidR="001A0EFE" w:rsidRDefault="001A0EFE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11B7A" w:rsidRPr="00B344DA" w:rsidRDefault="00B11B7A" w:rsidP="00B11B7A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C924F8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3B6D35B" wp14:editId="2B097B5F">
            <wp:extent cx="5758249" cy="4258962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2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C924F8" w:rsidRDefault="00C924F8" w:rsidP="00535F64">
      <w:pPr>
        <w:rPr>
          <w:rFonts w:ascii="Times New Roman" w:hAnsi="Times New Roman"/>
          <w:noProof/>
          <w:sz w:val="24"/>
          <w:szCs w:val="24"/>
        </w:rPr>
      </w:pPr>
    </w:p>
    <w:p w:rsidR="00A802A4" w:rsidRDefault="00A802A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AD015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71287" cy="603833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9094" cy="604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AD015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AD015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51146" cy="5453449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564" cy="546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AD015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Default="00C924F8" w:rsidP="00AD015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85ED1F0" wp14:editId="0FD703E8">
            <wp:extent cx="5758249" cy="55193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52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72595" w:rsidRDefault="00A72595" w:rsidP="00A7259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Ve spodní části je odkaz na zvukový soubor.</w:t>
      </w: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Default="00AD015D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 w:rsidP="00AD015D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Pr="00AD015D" w:rsidRDefault="00AD015D" w:rsidP="00735967">
      <w:pPr>
        <w:pStyle w:val="Odstavecseseznamem"/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 w:rsidRPr="00AD015D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D015D" w:rsidRDefault="007359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5156886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912" cy="516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B7A" w:rsidRDefault="00B11B7A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Zadání příkladu; na následující stránce ř</w:t>
      </w:r>
      <w:r w:rsidR="00F22C64">
        <w:rPr>
          <w:rFonts w:ascii="Times New Roman" w:hAnsi="Times New Roman"/>
          <w:noProof/>
          <w:sz w:val="24"/>
          <w:szCs w:val="24"/>
        </w:rPr>
        <w:t>e</w:t>
      </w:r>
      <w:r>
        <w:rPr>
          <w:rFonts w:ascii="Times New Roman" w:hAnsi="Times New Roman"/>
          <w:noProof/>
          <w:sz w:val="24"/>
          <w:szCs w:val="24"/>
        </w:rPr>
        <w:t>šeno.</w:t>
      </w: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zapnout clonu a řešení odkrývat postupně.</w:t>
      </w: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735967" w:rsidRDefault="00735967" w:rsidP="00535F64">
      <w:pPr>
        <w:rPr>
          <w:rFonts w:ascii="Times New Roman" w:hAnsi="Times New Roman"/>
          <w:noProof/>
          <w:sz w:val="24"/>
          <w:szCs w:val="24"/>
        </w:rPr>
      </w:pPr>
    </w:p>
    <w:p w:rsidR="00AD015D" w:rsidRDefault="00AD015D" w:rsidP="00F22C64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B11B7A" w:rsidRPr="00B344DA" w:rsidRDefault="00B11B7A" w:rsidP="00B11B7A">
      <w:pPr>
        <w:rPr>
          <w:rFonts w:ascii="Times New Roman" w:hAnsi="Times New Roman"/>
          <w:b/>
          <w:noProof/>
          <w:sz w:val="32"/>
          <w:szCs w:val="32"/>
        </w:rPr>
      </w:pPr>
    </w:p>
    <w:p w:rsidR="00735967" w:rsidRDefault="0073596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97146" cy="5412259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919" cy="5416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967" w:rsidRDefault="00735967">
      <w:pPr>
        <w:rPr>
          <w:rFonts w:ascii="Times New Roman" w:hAnsi="Times New Roman"/>
          <w:noProof/>
          <w:sz w:val="24"/>
          <w:szCs w:val="24"/>
        </w:rPr>
      </w:pPr>
    </w:p>
    <w:p w:rsidR="00AD015D" w:rsidRDefault="0073596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 z předchozí stránky; možnost zapnutí funkce clona, odkrýváme postupně zhora.</w:t>
      </w:r>
      <w:r w:rsidR="00AD015D">
        <w:rPr>
          <w:rFonts w:ascii="Times New Roman" w:hAnsi="Times New Roman"/>
          <w:noProof/>
          <w:sz w:val="24"/>
          <w:szCs w:val="24"/>
        </w:rPr>
        <w:br w:type="page"/>
      </w:r>
    </w:p>
    <w:p w:rsidR="00F22C64" w:rsidRPr="00B344DA" w:rsidRDefault="00F22C64" w:rsidP="00F22C64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529693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7100" cy="5307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 w:rsidP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Zadání příkladu i s řešením.</w:t>
      </w:r>
    </w:p>
    <w:p w:rsidR="00F22C64" w:rsidRDefault="00F22C64" w:rsidP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zapnout clonu a celé odkrývat postupně.</w:t>
      </w:r>
    </w:p>
    <w:p w:rsidR="00AD015D" w:rsidRDefault="00AD015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F22C64" w:rsidRPr="00B344DA" w:rsidRDefault="00F22C64" w:rsidP="00F22C64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22C64" w:rsidRDefault="00F22C64" w:rsidP="00535F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21619" cy="553582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8996" cy="555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</w:p>
    <w:p w:rsidR="00F22C64" w:rsidRDefault="00F22C64" w:rsidP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Zadání příkladu; na následující stránce řešeno.</w:t>
      </w:r>
    </w:p>
    <w:p w:rsidR="00F22C64" w:rsidRDefault="00F22C64" w:rsidP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zapnout clonu a řešení odkrývat postupně.</w:t>
      </w: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F22C64" w:rsidRDefault="00F22C64" w:rsidP="00F22C64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11114" cy="52310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8248" cy="523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noProof/>
          <w:sz w:val="24"/>
          <w:szCs w:val="24"/>
        </w:rPr>
        <w:t>Řešený příklad z předchozí stránky; možnost zapnutí funkce clona, odkrýváme postupně zhora.</w:t>
      </w: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</w:p>
    <w:p w:rsidR="00F22C64" w:rsidRPr="00B344DA" w:rsidRDefault="00F22C64" w:rsidP="00F22C64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22C64" w:rsidRDefault="0024721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30098" cy="589005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4900" cy="5894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B7A" w:rsidRDefault="00B11B7A" w:rsidP="00247215">
      <w:pPr>
        <w:rPr>
          <w:rFonts w:ascii="Times New Roman" w:hAnsi="Times New Roman"/>
          <w:noProof/>
          <w:sz w:val="24"/>
          <w:szCs w:val="24"/>
        </w:rPr>
      </w:pPr>
    </w:p>
    <w:p w:rsidR="00247215" w:rsidRDefault="00247215" w:rsidP="0024721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Zadání příkladu; na následující stránce řešeno.</w:t>
      </w:r>
    </w:p>
    <w:p w:rsidR="00247215" w:rsidRDefault="00247215" w:rsidP="0024721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zapnout clonu a řešení odkrývat postupně.</w:t>
      </w:r>
    </w:p>
    <w:p w:rsidR="00F22C64" w:rsidRDefault="00F22C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247215" w:rsidRDefault="00247215" w:rsidP="0024721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11B7A" w:rsidRPr="00B344DA" w:rsidRDefault="00B11B7A" w:rsidP="00B11B7A">
      <w:pPr>
        <w:rPr>
          <w:rFonts w:ascii="Times New Roman" w:hAnsi="Times New Roman"/>
          <w:b/>
          <w:noProof/>
          <w:sz w:val="32"/>
          <w:szCs w:val="32"/>
        </w:rPr>
      </w:pPr>
    </w:p>
    <w:p w:rsidR="00AD015D" w:rsidRDefault="0024721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54575" cy="5560541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950" cy="557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215" w:rsidRDefault="00247215">
      <w:pPr>
        <w:rPr>
          <w:rFonts w:ascii="Times New Roman" w:hAnsi="Times New Roman"/>
          <w:noProof/>
          <w:sz w:val="24"/>
          <w:szCs w:val="24"/>
        </w:rPr>
      </w:pPr>
    </w:p>
    <w:p w:rsidR="00247215" w:rsidRDefault="00247215" w:rsidP="00247215">
      <w:pPr>
        <w:ind w:left="720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noProof/>
          <w:sz w:val="24"/>
          <w:szCs w:val="24"/>
        </w:rPr>
        <w:t>Řešený příklad z předchozí stránky; možnost zapnutí funkce clona, odkrýváme postupně zhora.</w:t>
      </w:r>
    </w:p>
    <w:p w:rsidR="00AD015D" w:rsidRDefault="00AD015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AD015D" w:rsidRPr="00535F64" w:rsidRDefault="00AD015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24721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802A4" w:rsidRDefault="00A802A4" w:rsidP="00226359">
      <w:pPr>
        <w:rPr>
          <w:rFonts w:ascii="Times New Roman" w:hAnsi="Times New Roman"/>
          <w:noProof/>
          <w:sz w:val="24"/>
          <w:szCs w:val="24"/>
        </w:rPr>
      </w:pPr>
    </w:p>
    <w:p w:rsidR="00253B50" w:rsidRDefault="00A802A4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Zdroje</w:t>
      </w:r>
      <w:r w:rsidR="00861C60">
        <w:rPr>
          <w:rFonts w:ascii="Times New Roman" w:hAnsi="Times New Roman"/>
          <w:sz w:val="24"/>
          <w:szCs w:val="24"/>
        </w:rPr>
        <w:t>:</w:t>
      </w:r>
    </w:p>
    <w:p w:rsidR="00861C60" w:rsidRDefault="007E65CD" w:rsidP="00A802A4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6" w:history="1">
        <w:r w:rsidR="000E032B" w:rsidRPr="00A802A4">
          <w:rPr>
            <w:rStyle w:val="Hypertextovodkaz"/>
            <w:rFonts w:ascii="Times New Roman" w:hAnsi="Times New Roman"/>
            <w:sz w:val="24"/>
            <w:szCs w:val="24"/>
          </w:rPr>
          <w:t>http://ucebnice.krynicky.cz/Fyzika/4_Elektrina_a_magnetismus/2_Elektricky_proud/4212_Spojovani_rezistoru_I.pdf</w:t>
        </w:r>
      </w:hyperlink>
      <w:r w:rsidR="000E032B" w:rsidRPr="00A802A4">
        <w:rPr>
          <w:rFonts w:ascii="Times New Roman" w:hAnsi="Times New Roman"/>
          <w:sz w:val="24"/>
          <w:szCs w:val="24"/>
        </w:rPr>
        <w:t>; citováno dne</w:t>
      </w:r>
      <w:r w:rsidR="00A72595">
        <w:rPr>
          <w:rFonts w:ascii="Times New Roman" w:hAnsi="Times New Roman"/>
          <w:sz w:val="24"/>
          <w:szCs w:val="24"/>
        </w:rPr>
        <w:t xml:space="preserve"> </w:t>
      </w:r>
      <w:r w:rsidR="000E032B" w:rsidRPr="00A802A4">
        <w:rPr>
          <w:rFonts w:ascii="Times New Roman" w:hAnsi="Times New Roman"/>
          <w:sz w:val="24"/>
          <w:szCs w:val="24"/>
        </w:rPr>
        <w:t>20.8.2011 15:25:45</w:t>
      </w:r>
    </w:p>
    <w:p w:rsidR="00A72595" w:rsidRDefault="007E65CD" w:rsidP="00A72595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7" w:history="1">
        <w:r w:rsidR="00A72595" w:rsidRPr="005D26FD">
          <w:rPr>
            <w:rStyle w:val="Hypertextovodkaz"/>
            <w:rFonts w:ascii="Times New Roman" w:hAnsi="Times New Roman"/>
            <w:sz w:val="24"/>
            <w:szCs w:val="24"/>
          </w:rPr>
          <w:t>http://fyzika.jreichl.com/index.php?sekce=browse&amp;page=audio&amp;lpage=247&amp;file=elmg_kovy_0005.wav</w:t>
        </w:r>
      </w:hyperlink>
      <w:r w:rsidR="00A72595">
        <w:rPr>
          <w:rFonts w:ascii="Times New Roman" w:hAnsi="Times New Roman"/>
          <w:sz w:val="24"/>
          <w:szCs w:val="24"/>
        </w:rPr>
        <w:t>; citováno dne 20.8.2011 17:55:27</w:t>
      </w:r>
    </w:p>
    <w:p w:rsidR="00127944" w:rsidRDefault="00127944" w:rsidP="00A72595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Učebnice Fyzika pro gymnázia – Elektřina a magnetismus</w:t>
      </w:r>
      <w:r w:rsidR="00B11B7A">
        <w:rPr>
          <w:rFonts w:ascii="Times New Roman" w:hAnsi="Times New Roman"/>
          <w:sz w:val="24"/>
          <w:szCs w:val="24"/>
        </w:rPr>
        <w:t>; ISBN 80-85849-47-X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7E65CD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ko-K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5" type="#_x0000_t61" style="position:absolute;margin-left:-214.15pt;margin-top:11.65pt;width:82.5pt;height:36pt;z-index:251658240" adj="-26601,14760">
            <v:textbox style="mso-next-textbox:#_x0000_s1035">
              <w:txbxContent>
                <w:p w:rsidR="004C669B" w:rsidRDefault="004C669B" w:rsidP="00AD23CA">
                  <w:r>
                    <w:t>kopírovat formát</w:t>
                  </w:r>
                </w:p>
              </w:txbxContent>
            </v:textbox>
          </v:shape>
        </w:pict>
      </w: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C80F15" w:rsidRDefault="00C80F15" w:rsidP="00226359">
      <w:pPr>
        <w:rPr>
          <w:rFonts w:ascii="Times New Roman" w:hAnsi="Times New Roman"/>
          <w:sz w:val="24"/>
          <w:szCs w:val="24"/>
        </w:rPr>
      </w:pPr>
    </w:p>
    <w:p w:rsidR="00BD00E8" w:rsidRDefault="00BD00E8" w:rsidP="00226359">
      <w:pPr>
        <w:rPr>
          <w:rFonts w:ascii="Times New Roman" w:hAnsi="Times New Roman"/>
          <w:sz w:val="24"/>
          <w:szCs w:val="24"/>
        </w:rPr>
      </w:pPr>
    </w:p>
    <w:p w:rsidR="009B6019" w:rsidRDefault="009B6019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1F1A63" w:rsidRDefault="001F1A63" w:rsidP="004C669B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28"/>
      <w:footerReference w:type="default" r:id="rId29"/>
      <w:footerReference w:type="first" r:id="rId30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65CD" w:rsidRDefault="007E65CD" w:rsidP="00B56746">
      <w:r>
        <w:separator/>
      </w:r>
    </w:p>
  </w:endnote>
  <w:endnote w:type="continuationSeparator" w:id="0">
    <w:p w:rsidR="007E65CD" w:rsidRDefault="007E65CD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C924F8">
      <w:rPr>
        <w:rFonts w:ascii="Times New Roman" w:hAnsi="Times New Roman"/>
        <w:noProof/>
        <w:sz w:val="24"/>
        <w:szCs w:val="24"/>
      </w:rPr>
      <w:t>11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65CD" w:rsidRDefault="007E65CD" w:rsidP="00B56746">
      <w:r>
        <w:separator/>
      </w:r>
    </w:p>
  </w:footnote>
  <w:footnote w:type="continuationSeparator" w:id="0">
    <w:p w:rsidR="007E65CD" w:rsidRDefault="007E65CD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FD14DC9"/>
    <w:multiLevelType w:val="hybridMultilevel"/>
    <w:tmpl w:val="826042E8"/>
    <w:lvl w:ilvl="0" w:tplc="54C476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9DD33AE"/>
    <w:multiLevelType w:val="hybridMultilevel"/>
    <w:tmpl w:val="5F42CEA4"/>
    <w:lvl w:ilvl="0" w:tplc="54C476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CFE5325"/>
    <w:multiLevelType w:val="hybridMultilevel"/>
    <w:tmpl w:val="92B0E392"/>
    <w:lvl w:ilvl="0" w:tplc="54C4768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D424A49"/>
    <w:multiLevelType w:val="hybridMultilevel"/>
    <w:tmpl w:val="8AB83B4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5F210D3"/>
    <w:multiLevelType w:val="hybridMultilevel"/>
    <w:tmpl w:val="62CEEE3A"/>
    <w:lvl w:ilvl="0" w:tplc="54C476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F1F556A"/>
    <w:multiLevelType w:val="hybridMultilevel"/>
    <w:tmpl w:val="D9B822BE"/>
    <w:lvl w:ilvl="0" w:tplc="54C476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7BB6495E"/>
    <w:multiLevelType w:val="hybridMultilevel"/>
    <w:tmpl w:val="E220681C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6"/>
  </w:num>
  <w:num w:numId="13">
    <w:abstractNumId w:val="13"/>
  </w:num>
  <w:num w:numId="14">
    <w:abstractNumId w:val="17"/>
  </w:num>
  <w:num w:numId="15">
    <w:abstractNumId w:val="10"/>
  </w:num>
  <w:num w:numId="16">
    <w:abstractNumId w:val="14"/>
  </w:num>
  <w:num w:numId="17">
    <w:abstractNumId w:val="1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0E032B"/>
    <w:rsid w:val="00112FF5"/>
    <w:rsid w:val="00127944"/>
    <w:rsid w:val="001A0EFE"/>
    <w:rsid w:val="001C7A70"/>
    <w:rsid w:val="001F1A63"/>
    <w:rsid w:val="002225F9"/>
    <w:rsid w:val="00226359"/>
    <w:rsid w:val="00247215"/>
    <w:rsid w:val="00253B50"/>
    <w:rsid w:val="002E2FC8"/>
    <w:rsid w:val="003174BC"/>
    <w:rsid w:val="003D590A"/>
    <w:rsid w:val="00434702"/>
    <w:rsid w:val="00472D78"/>
    <w:rsid w:val="004C669B"/>
    <w:rsid w:val="004E08B0"/>
    <w:rsid w:val="005164C4"/>
    <w:rsid w:val="00535F64"/>
    <w:rsid w:val="00573EBD"/>
    <w:rsid w:val="0060585F"/>
    <w:rsid w:val="006131F7"/>
    <w:rsid w:val="006F5EEC"/>
    <w:rsid w:val="00735967"/>
    <w:rsid w:val="00756471"/>
    <w:rsid w:val="007A552C"/>
    <w:rsid w:val="007E65CD"/>
    <w:rsid w:val="008025AD"/>
    <w:rsid w:val="00844B23"/>
    <w:rsid w:val="00853794"/>
    <w:rsid w:val="00861C60"/>
    <w:rsid w:val="00896DB2"/>
    <w:rsid w:val="008F164D"/>
    <w:rsid w:val="00961D5B"/>
    <w:rsid w:val="009B6019"/>
    <w:rsid w:val="009B6936"/>
    <w:rsid w:val="009D76B7"/>
    <w:rsid w:val="009F7810"/>
    <w:rsid w:val="00A72595"/>
    <w:rsid w:val="00A802A4"/>
    <w:rsid w:val="00AD015D"/>
    <w:rsid w:val="00AD23CA"/>
    <w:rsid w:val="00AD4833"/>
    <w:rsid w:val="00B105F6"/>
    <w:rsid w:val="00B1193F"/>
    <w:rsid w:val="00B11B7A"/>
    <w:rsid w:val="00B23077"/>
    <w:rsid w:val="00B344DA"/>
    <w:rsid w:val="00B429BF"/>
    <w:rsid w:val="00B56746"/>
    <w:rsid w:val="00B677F0"/>
    <w:rsid w:val="00B827B1"/>
    <w:rsid w:val="00BD00E8"/>
    <w:rsid w:val="00C06433"/>
    <w:rsid w:val="00C52DE6"/>
    <w:rsid w:val="00C80F15"/>
    <w:rsid w:val="00C924F8"/>
    <w:rsid w:val="00CD4256"/>
    <w:rsid w:val="00CD6FAC"/>
    <w:rsid w:val="00D50596"/>
    <w:rsid w:val="00D96C37"/>
    <w:rsid w:val="00E34740"/>
    <w:rsid w:val="00E4289B"/>
    <w:rsid w:val="00E46226"/>
    <w:rsid w:val="00E6520E"/>
    <w:rsid w:val="00ED483B"/>
    <w:rsid w:val="00EE07D5"/>
    <w:rsid w:val="00F06876"/>
    <w:rsid w:val="00F22C64"/>
    <w:rsid w:val="00F44267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03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0E032B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A802A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ucebnice.krynicky.cz/Fyzika/4_Elektrina_a_magnetismus/2_Elektricky_proud/4212_Spojovani_rezistoru_I.pdf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fyzika.jreichl.com/index.php?sekce=browse&amp;page=audio&amp;lpage=247&amp;file=elmg_kovy_0005.wav" TargetMode="External"/><Relationship Id="rId30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5</TotalTime>
  <Pages>1</Pages>
  <Words>289</Words>
  <Characters>1707</Characters>
  <Application>Microsoft Office Word</Application>
  <DocSecurity>0</DocSecurity>
  <Lines>14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2011-09-11T08:43:00Z</dcterms:created>
  <dcterms:modified xsi:type="dcterms:W3CDTF">2012-07-02T15:16:00Z</dcterms:modified>
</cp:coreProperties>
</file>