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756D39" w:rsidRDefault="00756D39">
      <w:pPr>
        <w:rPr>
          <w:rFonts w:ascii="Times New Roman" w:hAnsi="Times New Roman"/>
          <w:sz w:val="52"/>
          <w:szCs w:val="52"/>
        </w:rPr>
      </w:pPr>
    </w:p>
    <w:p w:rsidR="00814DAF" w:rsidRDefault="00814DAF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9C2B5C" w:rsidRPr="00E6520E" w:rsidRDefault="00814DAF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MAGNETICKÉ MATERIÁLY V TECHNICKÉ PRAXI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253B50" w:rsidRDefault="00AD4833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C6208C" w:rsidRPr="00B344DA" w:rsidRDefault="00C6208C" w:rsidP="00C6208C">
      <w:pPr>
        <w:rPr>
          <w:rFonts w:ascii="Times New Roman" w:hAnsi="Times New Roman"/>
          <w:b/>
          <w:sz w:val="32"/>
          <w:szCs w:val="32"/>
        </w:rPr>
      </w:pPr>
    </w:p>
    <w:p w:rsidR="00013387" w:rsidRDefault="00291CA8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41304" cy="587357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1164" cy="5883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CA8" w:rsidRDefault="00291CA8" w:rsidP="00AD4833">
      <w:pPr>
        <w:rPr>
          <w:rFonts w:ascii="Times New Roman" w:hAnsi="Times New Roman"/>
          <w:sz w:val="24"/>
          <w:szCs w:val="24"/>
        </w:rPr>
      </w:pPr>
    </w:p>
    <w:p w:rsidR="00253B50" w:rsidRDefault="00291CA8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Krátké opakování; úkolem je určit, o jaký typ látky se jedná (</w:t>
      </w:r>
      <w:proofErr w:type="spellStart"/>
      <w:r>
        <w:rPr>
          <w:rFonts w:ascii="Times New Roman" w:hAnsi="Times New Roman"/>
          <w:sz w:val="24"/>
          <w:szCs w:val="24"/>
        </w:rPr>
        <w:t>dia</w:t>
      </w:r>
      <w:proofErr w:type="spellEnd"/>
      <w:r>
        <w:rPr>
          <w:rFonts w:ascii="Times New Roman" w:hAnsi="Times New Roman"/>
          <w:sz w:val="24"/>
          <w:szCs w:val="24"/>
        </w:rPr>
        <w:t>-, para- nebo feromagnetická).</w:t>
      </w:r>
    </w:p>
    <w:p w:rsidR="00291CA8" w:rsidRDefault="00291CA8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 poznámce </w:t>
      </w:r>
      <w:r w:rsidR="009074C8">
        <w:rPr>
          <w:rFonts w:ascii="Times New Roman" w:hAnsi="Times New Roman"/>
          <w:sz w:val="24"/>
          <w:szCs w:val="24"/>
        </w:rPr>
        <w:t>jsou připomenuta</w:t>
      </w:r>
      <w:r>
        <w:rPr>
          <w:rFonts w:ascii="Times New Roman" w:hAnsi="Times New Roman"/>
          <w:sz w:val="24"/>
          <w:szCs w:val="24"/>
        </w:rPr>
        <w:t xml:space="preserve"> jejich základní rozdělení.</w:t>
      </w:r>
    </w:p>
    <w:p w:rsidR="00291CA8" w:rsidRPr="00535F64" w:rsidRDefault="00291CA8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Modrý obrazec postupně posouváme dolů ve směru šipky a odpovědi se postupně objevují.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6208C" w:rsidRPr="00B344DA" w:rsidRDefault="00C6208C" w:rsidP="00C6208C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9074C8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151146" cy="6170141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3896" cy="618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FF1E43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Magnetické materiály se v praxi využívají především jako jádra cívek.</w:t>
      </w:r>
    </w:p>
    <w:p w:rsidR="00FF1E43" w:rsidRDefault="00FF1E43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krátké video, na kterém je vidět uzavřené jádro a 2 cívky.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6208C" w:rsidRPr="00B344DA" w:rsidRDefault="00C6208C" w:rsidP="00C6208C">
      <w:pPr>
        <w:rPr>
          <w:rFonts w:ascii="Times New Roman" w:hAnsi="Times New Roman"/>
          <w:b/>
          <w:noProof/>
          <w:sz w:val="32"/>
          <w:szCs w:val="32"/>
        </w:rPr>
      </w:pPr>
    </w:p>
    <w:p w:rsidR="00C6208C" w:rsidRDefault="0009563F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585254" cy="3155477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9700" cy="3157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C6208C" w:rsidRDefault="00C6208C" w:rsidP="00013387">
      <w:pPr>
        <w:rPr>
          <w:rFonts w:ascii="Times New Roman" w:hAnsi="Times New Roman"/>
          <w:sz w:val="24"/>
          <w:szCs w:val="24"/>
        </w:rPr>
      </w:pPr>
    </w:p>
    <w:p w:rsidR="00013387" w:rsidRDefault="0009563F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585254" cy="3854787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890" cy="38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FC5230" w:rsidRDefault="0009563F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Popis elektromagnetu a zavedení pojmu remanentní magnetická indukce.</w:t>
      </w:r>
    </w:p>
    <w:p w:rsidR="0009563F" w:rsidRDefault="0009563F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„Vytažením“ zeleného obrazce z levé části obrazovky se objeví text, který popisuje stavbu cívky.</w:t>
      </w: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6208C" w:rsidRPr="00B344DA" w:rsidRDefault="00C6208C" w:rsidP="00C6208C">
      <w:pPr>
        <w:rPr>
          <w:rFonts w:ascii="Times New Roman" w:hAnsi="Times New Roman"/>
          <w:b/>
          <w:noProof/>
          <w:sz w:val="32"/>
          <w:szCs w:val="32"/>
        </w:rPr>
      </w:pPr>
    </w:p>
    <w:p w:rsidR="00253B50" w:rsidRPr="00535F64" w:rsidRDefault="006047D8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909493" cy="5214552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9260" cy="522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6047D8" w:rsidP="00253B50">
      <w:p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Příklad  a využití</w:t>
      </w:r>
      <w:proofErr w:type="gramEnd"/>
      <w:r>
        <w:rPr>
          <w:rFonts w:ascii="Times New Roman" w:hAnsi="Times New Roman"/>
          <w:sz w:val="24"/>
          <w:szCs w:val="24"/>
        </w:rPr>
        <w:t xml:space="preserve"> látek magneticky měkkých.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6047D8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72433" cy="5947719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7187" cy="5952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6047D8">
      <w:p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Příklad  a využití</w:t>
      </w:r>
      <w:proofErr w:type="gramEnd"/>
      <w:r>
        <w:rPr>
          <w:rFonts w:ascii="Times New Roman" w:hAnsi="Times New Roman"/>
          <w:sz w:val="24"/>
          <w:szCs w:val="24"/>
        </w:rPr>
        <w:t xml:space="preserve"> látek magneticky tvrdých.</w:t>
      </w:r>
    </w:p>
    <w:p w:rsidR="006047D8" w:rsidRPr="00535F64" w:rsidRDefault="006047D8" w:rsidP="006047D8">
      <w:pPr>
        <w:rPr>
          <w:rFonts w:ascii="Times New Roman" w:hAnsi="Times New Roman"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1C44C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57FCAB6" wp14:editId="24918F9C">
            <wp:extent cx="5758249" cy="42672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268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266F6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Soustavu elektromagnetů obsahuje i Tokamak</w:t>
      </w:r>
      <w:r w:rsidR="00C6208C">
        <w:rPr>
          <w:rFonts w:ascii="Times New Roman" w:hAnsi="Times New Roman"/>
          <w:noProof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</w:rPr>
        <w:t xml:space="preserve"> ITER.</w:t>
      </w: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Pr="00B344DA" w:rsidRDefault="001C44C1" w:rsidP="001C44C1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6047D8" w:rsidP="00535F64">
      <w:pPr>
        <w:rPr>
          <w:rFonts w:ascii="Times New Roman" w:hAnsi="Times New Roman"/>
          <w:noProof/>
          <w:sz w:val="24"/>
          <w:szCs w:val="24"/>
        </w:rPr>
      </w:pPr>
    </w:p>
    <w:p w:rsidR="006047D8" w:rsidRDefault="001C44C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6183904D" wp14:editId="2CB1CB1B">
            <wp:extent cx="5758249" cy="467085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72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1C44C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Soustavu elektromagnetů obsahuje i Tokamak  ITER.</w:t>
      </w:r>
    </w:p>
    <w:p w:rsidR="001C44C1" w:rsidRDefault="001C44C1" w:rsidP="001C44C1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266F67" w:rsidRPr="00535F64" w:rsidRDefault="00266F67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74257" cy="6112476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4364" cy="6122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Použití elektromagnetů dříve; pár příkladů současného využití.</w:t>
      </w: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Na dalších obrazovkách jsou nejznámější a asi nejpoužívanější zařízení využívající elektromagnety.</w:t>
      </w: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66F67" w:rsidRDefault="00266F67" w:rsidP="00013387">
      <w:pPr>
        <w:rPr>
          <w:rFonts w:ascii="Times New Roman" w:hAnsi="Times New Roman"/>
          <w:noProof/>
          <w:sz w:val="24"/>
          <w:szCs w:val="24"/>
        </w:rPr>
      </w:pPr>
    </w:p>
    <w:p w:rsidR="00C6208C" w:rsidRDefault="00266F67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59109" cy="3385752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6974" cy="33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08C" w:rsidRDefault="00C6208C" w:rsidP="00013387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74725" cy="374821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9109" cy="3751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F67" w:rsidRDefault="00266F67" w:rsidP="00013387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013387">
      <w:pPr>
        <w:rPr>
          <w:rFonts w:ascii="Times New Roman" w:hAnsi="Times New Roman"/>
          <w:noProof/>
          <w:sz w:val="24"/>
          <w:szCs w:val="24"/>
        </w:rPr>
      </w:pPr>
    </w:p>
    <w:p w:rsidR="00266F67" w:rsidRDefault="00DE09A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První z příkladů využití elektromagnetů – popis, obrázek.</w:t>
      </w:r>
    </w:p>
    <w:p w:rsidR="00DE09A1" w:rsidRDefault="00DE09A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zeleného obrazce se zobrazí další informace o relé.</w:t>
      </w:r>
    </w:p>
    <w:p w:rsidR="00266F67" w:rsidRDefault="00266F67" w:rsidP="00266F67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E09A1" w:rsidRDefault="00DE09A1" w:rsidP="00DE09A1">
      <w:pPr>
        <w:rPr>
          <w:rFonts w:ascii="Times New Roman" w:hAnsi="Times New Roman"/>
          <w:b/>
          <w:noProof/>
          <w:sz w:val="32"/>
          <w:szCs w:val="32"/>
        </w:rPr>
      </w:pPr>
    </w:p>
    <w:p w:rsidR="00DE09A1" w:rsidRDefault="00DE09A1" w:rsidP="00DE09A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21618" cy="5527589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8574" cy="553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9A1" w:rsidRDefault="00DE09A1" w:rsidP="00DE09A1">
      <w:pPr>
        <w:rPr>
          <w:rFonts w:ascii="Times New Roman" w:hAnsi="Times New Roman"/>
          <w:b/>
          <w:noProof/>
          <w:sz w:val="32"/>
          <w:szCs w:val="32"/>
        </w:rPr>
      </w:pPr>
    </w:p>
    <w:p w:rsidR="00DE09A1" w:rsidRDefault="00705113" w:rsidP="00DE09A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Přiložen odkaz na video – jak pracuje zvonek.</w:t>
      </w: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705113" w:rsidRDefault="00705113" w:rsidP="00DE09A1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266F67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41304" cy="5947719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1388" cy="5957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Přiložen odkaz na video – jak si vyrobit reproduktor (video je dlouhé téměř 12 minut).</w:t>
      </w: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266F67" w:rsidRDefault="00266F67" w:rsidP="00266F67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6208C" w:rsidRDefault="00C6208C" w:rsidP="00C6208C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92058" w:rsidP="0070511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09492" cy="6376087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9260" cy="6386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058" w:rsidRDefault="00792058" w:rsidP="00705113">
      <w:pPr>
        <w:rPr>
          <w:rFonts w:ascii="Times New Roman" w:hAnsi="Times New Roman"/>
          <w:noProof/>
          <w:sz w:val="24"/>
          <w:szCs w:val="24"/>
        </w:rPr>
      </w:pPr>
    </w:p>
    <w:p w:rsidR="00792058" w:rsidRDefault="00705113" w:rsidP="0070511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Přiložen odkaz na </w:t>
      </w:r>
      <w:r w:rsidR="00792058">
        <w:rPr>
          <w:rFonts w:ascii="Times New Roman" w:hAnsi="Times New Roman"/>
          <w:noProof/>
          <w:sz w:val="24"/>
          <w:szCs w:val="24"/>
        </w:rPr>
        <w:t>webové stránky s článkem o magnetickém záznamu zvuku a s článkem o pevných discích.</w:t>
      </w:r>
    </w:p>
    <w:p w:rsidR="00792058" w:rsidRDefault="00792058" w:rsidP="0070511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poznámce je pár slov o pevném disku.</w:t>
      </w: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05113" w:rsidRDefault="00705113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92058" w:rsidRDefault="00792058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792058" w:rsidRDefault="00792058" w:rsidP="00705113">
      <w:pPr>
        <w:rPr>
          <w:rFonts w:ascii="Times New Roman" w:hAnsi="Times New Roman"/>
          <w:b/>
          <w:noProof/>
          <w:sz w:val="32"/>
          <w:szCs w:val="32"/>
        </w:rPr>
      </w:pPr>
    </w:p>
    <w:p w:rsidR="00266F67" w:rsidRDefault="00266F67" w:rsidP="00266F67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6208C" w:rsidRDefault="00C6208C" w:rsidP="00C6208C">
      <w:pPr>
        <w:rPr>
          <w:rFonts w:ascii="Times New Roman" w:hAnsi="Times New Roman"/>
          <w:b/>
          <w:noProof/>
          <w:sz w:val="32"/>
          <w:szCs w:val="32"/>
        </w:rPr>
      </w:pPr>
    </w:p>
    <w:p w:rsidR="00C6208C" w:rsidRDefault="00252258" w:rsidP="007920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544065" cy="3616411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4968" cy="362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C6208C" w:rsidRDefault="00252258" w:rsidP="007920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792058" w:rsidRDefault="00252258" w:rsidP="007920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681422" cy="341046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8424" cy="3414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058" w:rsidRDefault="00792058" w:rsidP="00792058">
      <w:pPr>
        <w:rPr>
          <w:rFonts w:ascii="Times New Roman" w:hAnsi="Times New Roman"/>
          <w:b/>
          <w:noProof/>
          <w:sz w:val="32"/>
          <w:szCs w:val="32"/>
        </w:rPr>
      </w:pPr>
    </w:p>
    <w:p w:rsidR="00792058" w:rsidRDefault="00792058" w:rsidP="0079205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Přiložen odkaz na video – </w:t>
      </w:r>
      <w:r w:rsidR="00252258">
        <w:rPr>
          <w:rFonts w:ascii="Times New Roman" w:hAnsi="Times New Roman"/>
          <w:noProof/>
          <w:sz w:val="24"/>
          <w:szCs w:val="24"/>
        </w:rPr>
        <w:t xml:space="preserve">výukový film </w:t>
      </w:r>
      <w:r>
        <w:rPr>
          <w:rFonts w:ascii="Times New Roman" w:hAnsi="Times New Roman"/>
          <w:noProof/>
          <w:sz w:val="24"/>
          <w:szCs w:val="24"/>
        </w:rPr>
        <w:t>.</w:t>
      </w:r>
    </w:p>
    <w:p w:rsidR="00252258" w:rsidRDefault="00252258" w:rsidP="0079205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zeleného obrazce se objeví parametry elektromagnetu zobrazeného na spodním obrázku.</w:t>
      </w:r>
    </w:p>
    <w:p w:rsidR="00266F67" w:rsidRDefault="00266F67" w:rsidP="00266F67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92058" w:rsidRDefault="00792058" w:rsidP="00792058">
      <w:pPr>
        <w:rPr>
          <w:rFonts w:ascii="Times New Roman" w:hAnsi="Times New Roman"/>
          <w:b/>
          <w:noProof/>
          <w:sz w:val="32"/>
          <w:szCs w:val="32"/>
        </w:rPr>
      </w:pPr>
    </w:p>
    <w:p w:rsidR="00252258" w:rsidRDefault="001C44C1" w:rsidP="007920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2F254A2" wp14:editId="567D9DC2">
            <wp:extent cx="5758249" cy="5090984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092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7EFC" w:rsidRDefault="009C7EFC" w:rsidP="00792058">
      <w:pPr>
        <w:rPr>
          <w:rFonts w:ascii="Times New Roman" w:hAnsi="Times New Roman"/>
          <w:noProof/>
          <w:sz w:val="24"/>
          <w:szCs w:val="24"/>
        </w:rPr>
      </w:pPr>
    </w:p>
    <w:p w:rsidR="00792058" w:rsidRDefault="00792058" w:rsidP="0079205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Přiložen</w:t>
      </w:r>
      <w:r w:rsidR="009C7EFC">
        <w:rPr>
          <w:rFonts w:ascii="Times New Roman" w:hAnsi="Times New Roman"/>
          <w:noProof/>
          <w:sz w:val="24"/>
          <w:szCs w:val="24"/>
        </w:rPr>
        <w:t>a poznámka – krátký popis  funkce jističe.</w:t>
      </w:r>
    </w:p>
    <w:p w:rsidR="009C7EFC" w:rsidRDefault="009C7EFC" w:rsidP="00792058">
      <w:pPr>
        <w:rPr>
          <w:rFonts w:ascii="Times New Roman" w:hAnsi="Times New Roman"/>
          <w:noProof/>
          <w:sz w:val="24"/>
          <w:szCs w:val="24"/>
        </w:rPr>
      </w:pPr>
    </w:p>
    <w:p w:rsidR="009C7EFC" w:rsidRDefault="009C7EFC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</w:p>
    <w:p w:rsidR="001C44C1" w:rsidRDefault="001C44C1" w:rsidP="00792058">
      <w:pPr>
        <w:rPr>
          <w:rFonts w:ascii="Times New Roman" w:hAnsi="Times New Roman"/>
          <w:noProof/>
          <w:sz w:val="24"/>
          <w:szCs w:val="24"/>
        </w:rPr>
      </w:pPr>
      <w:bookmarkStart w:id="0" w:name="_GoBack"/>
      <w:bookmarkEnd w:id="0"/>
    </w:p>
    <w:p w:rsidR="009C7EFC" w:rsidRDefault="009C7EFC" w:rsidP="00792058">
      <w:pPr>
        <w:rPr>
          <w:rFonts w:ascii="Times New Roman" w:hAnsi="Times New Roman"/>
          <w:noProof/>
          <w:sz w:val="24"/>
          <w:szCs w:val="24"/>
        </w:rPr>
      </w:pPr>
    </w:p>
    <w:p w:rsidR="00266F67" w:rsidRDefault="00266F67" w:rsidP="00266F67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92058" w:rsidRDefault="00792058" w:rsidP="00792058">
      <w:pPr>
        <w:rPr>
          <w:rFonts w:ascii="Times New Roman" w:hAnsi="Times New Roman"/>
          <w:b/>
          <w:noProof/>
          <w:sz w:val="32"/>
          <w:szCs w:val="32"/>
        </w:rPr>
      </w:pPr>
    </w:p>
    <w:p w:rsidR="00C6208C" w:rsidRDefault="009C7EFC" w:rsidP="007920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526480" cy="3344562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1788" cy="3347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C6208C" w:rsidRDefault="00C6208C" w:rsidP="00792058">
      <w:pPr>
        <w:rPr>
          <w:rFonts w:ascii="Times New Roman" w:hAnsi="Times New Roman"/>
          <w:b/>
          <w:noProof/>
          <w:sz w:val="32"/>
          <w:szCs w:val="32"/>
        </w:rPr>
      </w:pPr>
    </w:p>
    <w:p w:rsidR="009C7EFC" w:rsidRDefault="009C7EFC" w:rsidP="0079205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55714" cy="3649362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2" cy="365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7EFC" w:rsidRDefault="009C7EFC" w:rsidP="00792058">
      <w:pPr>
        <w:rPr>
          <w:rFonts w:ascii="Times New Roman" w:hAnsi="Times New Roman"/>
          <w:noProof/>
          <w:sz w:val="24"/>
          <w:szCs w:val="24"/>
        </w:rPr>
      </w:pPr>
    </w:p>
    <w:p w:rsidR="00792058" w:rsidRDefault="00792058" w:rsidP="0079205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Přiložen odkaz na </w:t>
      </w:r>
      <w:r w:rsidR="009C7EFC">
        <w:rPr>
          <w:rFonts w:ascii="Times New Roman" w:hAnsi="Times New Roman"/>
          <w:noProof/>
          <w:sz w:val="24"/>
          <w:szCs w:val="24"/>
        </w:rPr>
        <w:t>článek – první meřicí přístroj.</w:t>
      </w:r>
    </w:p>
    <w:p w:rsidR="0054426E" w:rsidRDefault="0054426E" w:rsidP="0079205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zeleného obrazce se objeví další informace o měřicích přístrojích.</w:t>
      </w:r>
    </w:p>
    <w:p w:rsidR="0054426E" w:rsidRDefault="0054426E" w:rsidP="00792058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9074C8" w:rsidRDefault="009074C8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9074C8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9074C8" w:rsidRDefault="00262515" w:rsidP="009074C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9" w:history="1">
        <w:r w:rsidR="009074C8" w:rsidRPr="00AD2979">
          <w:rPr>
            <w:rStyle w:val="Hypertextovodkaz"/>
            <w:rFonts w:ascii="Times New Roman" w:hAnsi="Times New Roman"/>
            <w:noProof/>
            <w:sz w:val="24"/>
            <w:szCs w:val="24"/>
          </w:rPr>
          <w:t>http://ucebnice.krynicky.cz/Fyzika/4_Elektrina_a_magnetismus/5_Magneticke_pole/4507_Magneticke_vlastnosti_latek.pdf</w:t>
        </w:r>
      </w:hyperlink>
      <w:r w:rsidR="009074C8">
        <w:rPr>
          <w:rFonts w:ascii="Times New Roman" w:hAnsi="Times New Roman"/>
          <w:noProof/>
          <w:sz w:val="24"/>
          <w:szCs w:val="24"/>
        </w:rPr>
        <w:t xml:space="preserve"> ; citováno dne 21.8.2011 20:20:15</w:t>
      </w:r>
    </w:p>
    <w:p w:rsidR="009074C8" w:rsidRPr="00FF1E43" w:rsidRDefault="00262515" w:rsidP="009074C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0" w:history="1">
        <w:r w:rsidR="00FF1E43" w:rsidRPr="00AD2979">
          <w:rPr>
            <w:rStyle w:val="Hypertextovodkaz"/>
            <w:rFonts w:ascii="Times New Roman" w:hAnsi="Times New Roman"/>
            <w:bCs/>
            <w:noProof/>
            <w:sz w:val="24"/>
            <w:szCs w:val="24"/>
            <w:lang w:val="en-US"/>
          </w:rPr>
          <w:t>http://www.technotron.cz/AMT_programme24_cz.aspx</w:t>
        </w:r>
      </w:hyperlink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t xml:space="preserve"> ; citováno dne </w:t>
      </w:r>
      <w:r w:rsidR="00FF1E43">
        <w:rPr>
          <w:rFonts w:ascii="Times New Roman" w:hAnsi="Times New Roman"/>
          <w:bCs/>
          <w:noProof/>
          <w:sz w:val="24"/>
          <w:szCs w:val="24"/>
        </w:rPr>
        <w:t>21.8.2011 20:37:29</w:t>
      </w:r>
    </w:p>
    <w:p w:rsidR="00FF1E43" w:rsidRPr="00FF1E43" w:rsidRDefault="00262515" w:rsidP="009074C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1" w:history="1">
        <w:r w:rsidR="00FF1E43" w:rsidRPr="00AD2979">
          <w:rPr>
            <w:rStyle w:val="Hypertextovodkaz"/>
            <w:rFonts w:ascii="Times New Roman" w:hAnsi="Times New Roman"/>
            <w:bCs/>
            <w:noProof/>
            <w:sz w:val="24"/>
            <w:szCs w:val="24"/>
            <w:lang w:val="en-US"/>
          </w:rPr>
          <w:t>http://abc.blesk.cz/clanek/serialy/4124/elektronika-pro-kazdeho-viii.html</w:t>
        </w:r>
      </w:hyperlink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t xml:space="preserve"> ; citováno dne </w:t>
      </w:r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begin"/>
      </w:r>
      <w:r w:rsidR="00FF1E43">
        <w:rPr>
          <w:rFonts w:ascii="Times New Roman" w:hAnsi="Times New Roman"/>
          <w:bCs/>
          <w:noProof/>
          <w:sz w:val="24"/>
          <w:szCs w:val="24"/>
        </w:rPr>
        <w:instrText xml:space="preserve"> TIME \@ "d.M.yyyy H:mm:ss" </w:instrText>
      </w:r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</w:rPr>
        <w:t>2.7.2012 18:01:00</w:t>
      </w:r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end"/>
      </w:r>
    </w:p>
    <w:p w:rsidR="00FF1E43" w:rsidRPr="00FF1E43" w:rsidRDefault="00262515" w:rsidP="009074C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2" w:history="1">
        <w:r w:rsidR="00FF1E43" w:rsidRPr="00AD2979">
          <w:rPr>
            <w:rStyle w:val="Hypertextovodkaz"/>
            <w:rFonts w:ascii="Times New Roman" w:hAnsi="Times New Roman"/>
            <w:bCs/>
            <w:noProof/>
            <w:sz w:val="24"/>
            <w:szCs w:val="24"/>
            <w:lang w:val="en-US"/>
          </w:rPr>
          <w:t>http://www.cez.cz/edee/content/microsites/elektrina/3-1.htm</w:t>
        </w:r>
      </w:hyperlink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t xml:space="preserve"> ; citováno dne </w:t>
      </w:r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begin"/>
      </w:r>
      <w:r w:rsidR="00FF1E43">
        <w:rPr>
          <w:rFonts w:ascii="Times New Roman" w:hAnsi="Times New Roman"/>
          <w:bCs/>
          <w:noProof/>
          <w:sz w:val="24"/>
          <w:szCs w:val="24"/>
        </w:rPr>
        <w:instrText xml:space="preserve"> TIME \@ "d.M.yyyy H:mm:ss" </w:instrText>
      </w:r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</w:rPr>
        <w:t>2.7.2012 18:01:00</w:t>
      </w:r>
      <w:r w:rsidR="00FF1E43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end"/>
      </w:r>
    </w:p>
    <w:p w:rsidR="00FF1E43" w:rsidRDefault="00262515" w:rsidP="00FF1E4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3" w:history="1">
        <w:r w:rsidR="00FF1E43" w:rsidRPr="00AD2979">
          <w:rPr>
            <w:rStyle w:val="Hypertextovodkaz"/>
            <w:rFonts w:ascii="Times New Roman" w:hAnsi="Times New Roman"/>
            <w:noProof/>
            <w:sz w:val="24"/>
            <w:szCs w:val="24"/>
          </w:rPr>
          <w:t>http://cs.wikipedia.org/wiki/C%C3%ADvka</w:t>
        </w:r>
      </w:hyperlink>
      <w:r w:rsidR="00FF1E43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FF1E43">
        <w:rPr>
          <w:rFonts w:ascii="Times New Roman" w:hAnsi="Times New Roman"/>
          <w:noProof/>
          <w:sz w:val="24"/>
          <w:szCs w:val="24"/>
        </w:rPr>
        <w:fldChar w:fldCharType="begin"/>
      </w:r>
      <w:r w:rsidR="00FF1E43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FF1E43">
        <w:rPr>
          <w:rFonts w:ascii="Times New Roman" w:hAnsi="Times New Roman"/>
          <w:noProof/>
          <w:sz w:val="24"/>
          <w:szCs w:val="24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FF1E43">
        <w:rPr>
          <w:rFonts w:ascii="Times New Roman" w:hAnsi="Times New Roman"/>
          <w:noProof/>
          <w:sz w:val="24"/>
          <w:szCs w:val="24"/>
        </w:rPr>
        <w:fldChar w:fldCharType="end"/>
      </w:r>
    </w:p>
    <w:p w:rsidR="00FF1E43" w:rsidRDefault="00262515" w:rsidP="00FF1E4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4" w:history="1">
        <w:r w:rsidR="006047D8" w:rsidRPr="00AD2979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http://wapedia.mobi/cs/Soubor:WeldingTransformer-1.63.png</w:t>
        </w:r>
      </w:hyperlink>
      <w:r w:rsidR="006047D8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6047D8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6047D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6047D8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6047D8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6047D8" w:rsidRDefault="00262515" w:rsidP="006047D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5" w:history="1">
        <w:r w:rsidR="006047D8" w:rsidRPr="00AD2979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http://www.7zsmost.cz/cs/9-rocnik-1/</w:t>
        </w:r>
      </w:hyperlink>
      <w:r w:rsidR="006047D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6047D8">
        <w:rPr>
          <w:rFonts w:ascii="Times New Roman" w:hAnsi="Times New Roman"/>
          <w:noProof/>
          <w:sz w:val="24"/>
          <w:szCs w:val="24"/>
        </w:rPr>
        <w:fldChar w:fldCharType="begin"/>
      </w:r>
      <w:r w:rsidR="006047D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6047D8">
        <w:rPr>
          <w:rFonts w:ascii="Times New Roman" w:hAnsi="Times New Roman"/>
          <w:noProof/>
          <w:sz w:val="24"/>
          <w:szCs w:val="24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6047D8">
        <w:rPr>
          <w:rFonts w:ascii="Times New Roman" w:hAnsi="Times New Roman"/>
          <w:noProof/>
          <w:sz w:val="24"/>
          <w:szCs w:val="24"/>
        </w:rPr>
        <w:fldChar w:fldCharType="end"/>
      </w:r>
    </w:p>
    <w:p w:rsidR="006047D8" w:rsidRDefault="00262515" w:rsidP="006047D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6" w:history="1">
        <w:r w:rsidR="006047D8" w:rsidRPr="00AD2979">
          <w:rPr>
            <w:rStyle w:val="Hypertextovodkaz"/>
            <w:rFonts w:ascii="Times New Roman" w:hAnsi="Times New Roman"/>
            <w:noProof/>
            <w:sz w:val="24"/>
            <w:szCs w:val="24"/>
          </w:rPr>
          <w:t>http://artistmagnet.blogspot.com/</w:t>
        </w:r>
      </w:hyperlink>
      <w:r w:rsidR="006047D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6047D8">
        <w:rPr>
          <w:rFonts w:ascii="Times New Roman" w:hAnsi="Times New Roman"/>
          <w:noProof/>
          <w:sz w:val="24"/>
          <w:szCs w:val="24"/>
        </w:rPr>
        <w:fldChar w:fldCharType="begin"/>
      </w:r>
      <w:r w:rsidR="006047D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6047D8">
        <w:rPr>
          <w:rFonts w:ascii="Times New Roman" w:hAnsi="Times New Roman"/>
          <w:noProof/>
          <w:sz w:val="24"/>
          <w:szCs w:val="24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6047D8">
        <w:rPr>
          <w:rFonts w:ascii="Times New Roman" w:hAnsi="Times New Roman"/>
          <w:noProof/>
          <w:sz w:val="24"/>
          <w:szCs w:val="24"/>
        </w:rPr>
        <w:fldChar w:fldCharType="end"/>
      </w:r>
    </w:p>
    <w:p w:rsidR="006047D8" w:rsidRDefault="00262515" w:rsidP="006047D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7" w:history="1">
        <w:r w:rsidR="00266F67" w:rsidRPr="00AD2979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http://3pol.cz/900-iter-jako-zivy</w:t>
        </w:r>
      </w:hyperlink>
      <w:r w:rsidR="00266F67">
        <w:rPr>
          <w:rFonts w:ascii="Times New Roman" w:hAnsi="Times New Roman"/>
          <w:noProof/>
          <w:sz w:val="24"/>
          <w:szCs w:val="24"/>
          <w:u w:val="single"/>
          <w:lang w:val="en-US"/>
        </w:rPr>
        <w:t xml:space="preserve"> ;</w:t>
      </w:r>
      <w:r w:rsidR="00266F67" w:rsidRPr="00266F67">
        <w:rPr>
          <w:rFonts w:ascii="Times New Roman" w:hAnsi="Times New Roman"/>
          <w:noProof/>
          <w:sz w:val="24"/>
          <w:szCs w:val="24"/>
          <w:lang w:val="en-US"/>
        </w:rPr>
        <w:t xml:space="preserve">  citováno dne</w:t>
      </w:r>
      <w:r w:rsidR="00266F67">
        <w:rPr>
          <w:rFonts w:ascii="Times New Roman" w:hAnsi="Times New Roman"/>
          <w:noProof/>
          <w:sz w:val="24"/>
          <w:szCs w:val="24"/>
          <w:u w:val="single"/>
          <w:lang w:val="en-US"/>
        </w:rPr>
        <w:t xml:space="preserve"> </w:t>
      </w:r>
      <w:r w:rsidR="00266F67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266F67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266F67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266F67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266F67" w:rsidRDefault="00262515" w:rsidP="006047D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8" w:history="1">
        <w:r w:rsidR="00DE09A1" w:rsidRPr="00AD2979">
          <w:rPr>
            <w:rStyle w:val="Hypertextovodkaz"/>
            <w:rFonts w:ascii="Times New Roman" w:hAnsi="Times New Roman"/>
            <w:sz w:val="24"/>
            <w:szCs w:val="24"/>
            <w:lang w:val="en-US" w:eastAsia="cs-CZ"/>
          </w:rPr>
          <w:t>http://wapedia.mobi/cs/Soubor:Elektromagnetick%C3%A9_rel%C3%A9.JPG</w:t>
        </w:r>
      </w:hyperlink>
      <w:r w:rsidR="00DE09A1">
        <w:rPr>
          <w:rFonts w:ascii="Times New Roman" w:hAnsi="Times New Roman"/>
          <w:sz w:val="24"/>
          <w:szCs w:val="24"/>
          <w:lang w:val="en-US" w:eastAsia="cs-CZ"/>
        </w:rPr>
        <w:t xml:space="preserve"> ; </w:t>
      </w:r>
      <w:proofErr w:type="spellStart"/>
      <w:r w:rsidR="00DE09A1">
        <w:rPr>
          <w:rFonts w:ascii="Times New Roman" w:hAnsi="Times New Roman"/>
          <w:sz w:val="24"/>
          <w:szCs w:val="24"/>
          <w:lang w:val="en-US" w:eastAsia="cs-CZ"/>
        </w:rPr>
        <w:t>citováno</w:t>
      </w:r>
      <w:proofErr w:type="spellEnd"/>
      <w:r w:rsidR="00DE09A1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proofErr w:type="spellStart"/>
      <w:r w:rsidR="00DE09A1">
        <w:rPr>
          <w:rFonts w:ascii="Times New Roman" w:hAnsi="Times New Roman"/>
          <w:sz w:val="24"/>
          <w:szCs w:val="24"/>
          <w:lang w:val="en-US" w:eastAsia="cs-CZ"/>
        </w:rPr>
        <w:t>dne</w:t>
      </w:r>
      <w:proofErr w:type="spellEnd"/>
      <w:r w:rsidR="00DE09A1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r w:rsidR="00DE09A1">
        <w:rPr>
          <w:rFonts w:ascii="Times New Roman" w:hAnsi="Times New Roman"/>
          <w:sz w:val="24"/>
          <w:szCs w:val="24"/>
          <w:lang w:val="en-US" w:eastAsia="cs-CZ"/>
        </w:rPr>
        <w:fldChar w:fldCharType="begin"/>
      </w:r>
      <w:r w:rsidR="00DE09A1">
        <w:rPr>
          <w:rFonts w:ascii="Times New Roman" w:hAnsi="Times New Roman"/>
          <w:sz w:val="24"/>
          <w:szCs w:val="24"/>
          <w:lang w:eastAsia="cs-CZ"/>
        </w:rPr>
        <w:instrText xml:space="preserve"> TIME \@ "d.M.yyyy H:mm:ss" </w:instrText>
      </w:r>
      <w:r w:rsidR="00DE09A1">
        <w:rPr>
          <w:rFonts w:ascii="Times New Roman" w:hAnsi="Times New Roman"/>
          <w:sz w:val="24"/>
          <w:szCs w:val="24"/>
          <w:lang w:val="en-US" w:eastAsia="cs-CZ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  <w:lang w:eastAsia="cs-CZ"/>
        </w:rPr>
        <w:t>2.7.2012 18:01:00</w:t>
      </w:r>
      <w:r w:rsidR="00DE09A1">
        <w:rPr>
          <w:rFonts w:ascii="Times New Roman" w:hAnsi="Times New Roman"/>
          <w:sz w:val="24"/>
          <w:szCs w:val="24"/>
          <w:lang w:val="en-US" w:eastAsia="cs-CZ"/>
        </w:rPr>
        <w:fldChar w:fldCharType="end"/>
      </w:r>
    </w:p>
    <w:p w:rsidR="00DE09A1" w:rsidRPr="00DE09A1" w:rsidRDefault="00262515" w:rsidP="006047D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9" w:history="1">
        <w:r w:rsidR="00DE09A1" w:rsidRPr="00AD2979">
          <w:rPr>
            <w:rStyle w:val="Hypertextovodkaz"/>
            <w:rFonts w:ascii="Times New Roman" w:hAnsi="Times New Roman"/>
            <w:bCs/>
            <w:sz w:val="24"/>
            <w:szCs w:val="24"/>
            <w:lang w:val="en-US" w:eastAsia="cs-CZ"/>
          </w:rPr>
          <w:t>http://fyzika.gbn.cz/phprs/view.php?cisloclanku=2005050201</w:t>
        </w:r>
      </w:hyperlink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t xml:space="preserve"> ; </w:t>
      </w:r>
      <w:proofErr w:type="spellStart"/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t>citováno</w:t>
      </w:r>
      <w:proofErr w:type="spellEnd"/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t xml:space="preserve"> </w:t>
      </w:r>
      <w:proofErr w:type="spellStart"/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t>dne</w:t>
      </w:r>
      <w:proofErr w:type="spellEnd"/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t xml:space="preserve"> </w:t>
      </w:r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fldChar w:fldCharType="begin"/>
      </w:r>
      <w:r w:rsidR="00DE09A1">
        <w:rPr>
          <w:rFonts w:ascii="Times New Roman" w:hAnsi="Times New Roman"/>
          <w:bCs/>
          <w:sz w:val="24"/>
          <w:szCs w:val="24"/>
          <w:lang w:eastAsia="cs-CZ"/>
        </w:rPr>
        <w:instrText xml:space="preserve"> TIME \@ "d.M.yyyy H:mm:ss" </w:instrText>
      </w:r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  <w:lang w:eastAsia="cs-CZ"/>
        </w:rPr>
        <w:t>2.7.2012 18:01:00</w:t>
      </w:r>
      <w:r w:rsidR="00DE09A1">
        <w:rPr>
          <w:rFonts w:ascii="Times New Roman" w:hAnsi="Times New Roman"/>
          <w:bCs/>
          <w:sz w:val="24"/>
          <w:szCs w:val="24"/>
          <w:lang w:val="en-US" w:eastAsia="cs-CZ"/>
        </w:rPr>
        <w:fldChar w:fldCharType="end"/>
      </w:r>
    </w:p>
    <w:p w:rsidR="00DE09A1" w:rsidRPr="00DE09A1" w:rsidRDefault="00262515" w:rsidP="006047D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0" w:history="1">
        <w:r w:rsidR="00DE09A1" w:rsidRPr="00AD2979">
          <w:rPr>
            <w:rStyle w:val="Hypertextovodkaz"/>
            <w:rFonts w:ascii="Times New Roman" w:hAnsi="Times New Roman"/>
            <w:bCs/>
            <w:noProof/>
            <w:sz w:val="24"/>
            <w:szCs w:val="24"/>
            <w:lang w:val="en-US"/>
          </w:rPr>
          <w:t>http://fyzika.gbn.cz/phprs/view.php?cisloclanku=2005050201</w:t>
        </w:r>
      </w:hyperlink>
      <w:r w:rsidR="00DE09A1">
        <w:rPr>
          <w:rFonts w:ascii="Times New Roman" w:hAnsi="Times New Roman"/>
          <w:bCs/>
          <w:noProof/>
          <w:sz w:val="24"/>
          <w:szCs w:val="24"/>
          <w:lang w:val="en-US"/>
        </w:rPr>
        <w:t xml:space="preserve"> ; citováno dne </w:t>
      </w:r>
      <w:r w:rsidR="00DE09A1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begin"/>
      </w:r>
      <w:r w:rsidR="00DE09A1">
        <w:rPr>
          <w:rFonts w:ascii="Times New Roman" w:hAnsi="Times New Roman"/>
          <w:bCs/>
          <w:noProof/>
          <w:sz w:val="24"/>
          <w:szCs w:val="24"/>
        </w:rPr>
        <w:instrText xml:space="preserve"> TIME \@ "d.M.yyyy H:mm:ss" </w:instrText>
      </w:r>
      <w:r w:rsidR="00DE09A1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</w:rPr>
        <w:t>2.7.2012 18:01:00</w:t>
      </w:r>
      <w:r w:rsidR="00DE09A1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end"/>
      </w:r>
    </w:p>
    <w:p w:rsidR="00DE09A1" w:rsidRPr="00792058" w:rsidRDefault="00262515" w:rsidP="006047D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1" w:history="1">
        <w:r w:rsidR="00792058" w:rsidRPr="00AD2979">
          <w:rPr>
            <w:rStyle w:val="Hypertextovodkaz"/>
            <w:rFonts w:ascii="Times New Roman" w:hAnsi="Times New Roman"/>
            <w:bCs/>
            <w:sz w:val="24"/>
            <w:szCs w:val="24"/>
            <w:lang w:val="en-US" w:eastAsia="cs-CZ"/>
          </w:rPr>
          <w:t>http://fyzika.gbn.cz/phprs/view.php?cisloclanku=2005050201</w:t>
        </w:r>
      </w:hyperlink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t xml:space="preserve"> ; </w:t>
      </w:r>
      <w:proofErr w:type="spellStart"/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t>citováno</w:t>
      </w:r>
      <w:proofErr w:type="spellEnd"/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t xml:space="preserve"> </w:t>
      </w:r>
      <w:proofErr w:type="spellStart"/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t>dne</w:t>
      </w:r>
      <w:proofErr w:type="spellEnd"/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t xml:space="preserve"> </w:t>
      </w:r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fldChar w:fldCharType="begin"/>
      </w:r>
      <w:r w:rsidR="00792058">
        <w:rPr>
          <w:rFonts w:ascii="Times New Roman" w:hAnsi="Times New Roman"/>
          <w:bCs/>
          <w:sz w:val="24"/>
          <w:szCs w:val="24"/>
          <w:lang w:eastAsia="cs-CZ"/>
        </w:rPr>
        <w:instrText xml:space="preserve"> TIME \@ "d.M.yyyy H:mm:ss" </w:instrText>
      </w:r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  <w:lang w:eastAsia="cs-CZ"/>
        </w:rPr>
        <w:t>2.7.2012 18:01:00</w:t>
      </w:r>
      <w:r w:rsidR="00792058">
        <w:rPr>
          <w:rFonts w:ascii="Times New Roman" w:hAnsi="Times New Roman"/>
          <w:bCs/>
          <w:sz w:val="24"/>
          <w:szCs w:val="24"/>
          <w:lang w:val="en-US" w:eastAsia="cs-CZ"/>
        </w:rPr>
        <w:fldChar w:fldCharType="end"/>
      </w:r>
    </w:p>
    <w:p w:rsidR="00792058" w:rsidRDefault="00262515" w:rsidP="0025225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2" w:history="1">
        <w:r w:rsidR="00252258" w:rsidRPr="00AD2979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http://fyzika.jreichl.com/index.php?sekce=browse&amp;page=406</w:t>
        </w:r>
      </w:hyperlink>
      <w:r w:rsidR="0025225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252258">
        <w:rPr>
          <w:rFonts w:ascii="Times New Roman" w:hAnsi="Times New Roman"/>
          <w:noProof/>
          <w:sz w:val="24"/>
          <w:szCs w:val="24"/>
        </w:rPr>
        <w:fldChar w:fldCharType="begin"/>
      </w:r>
      <w:r w:rsidR="0025225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252258">
        <w:rPr>
          <w:rFonts w:ascii="Times New Roman" w:hAnsi="Times New Roman"/>
          <w:noProof/>
          <w:sz w:val="24"/>
          <w:szCs w:val="24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252258">
        <w:rPr>
          <w:rFonts w:ascii="Times New Roman" w:hAnsi="Times New Roman"/>
          <w:noProof/>
          <w:sz w:val="24"/>
          <w:szCs w:val="24"/>
        </w:rPr>
        <w:fldChar w:fldCharType="end"/>
      </w:r>
    </w:p>
    <w:p w:rsidR="00252258" w:rsidRPr="00252258" w:rsidRDefault="00262515" w:rsidP="0025225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3" w:history="1">
        <w:r w:rsidR="00252258" w:rsidRPr="00AD2979">
          <w:rPr>
            <w:rStyle w:val="Hypertextovodkaz"/>
            <w:rFonts w:ascii="Times New Roman" w:eastAsia="@MingLiU" w:hAnsi="Times New Roman"/>
            <w:sz w:val="24"/>
            <w:szCs w:val="24"/>
            <w:lang w:val="en-US" w:eastAsia="cs-CZ"/>
          </w:rPr>
          <w:t>http://www.walkermagnet.cz/novinky/veletrhy.aspx</w:t>
        </w:r>
      </w:hyperlink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t>citováno</w:t>
      </w:r>
      <w:proofErr w:type="spellEnd"/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t>dne</w:t>
      </w:r>
      <w:proofErr w:type="spellEnd"/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t xml:space="preserve"> </w:t>
      </w:r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fldChar w:fldCharType="begin"/>
      </w:r>
      <w:r w:rsidR="00252258">
        <w:rPr>
          <w:rFonts w:ascii="Times New Roman" w:eastAsia="@MingLiU" w:hAnsi="Times New Roman"/>
          <w:sz w:val="24"/>
          <w:szCs w:val="24"/>
          <w:lang w:eastAsia="cs-CZ"/>
        </w:rPr>
        <w:instrText xml:space="preserve"> TIME \@ "d.M.yyyy H:mm:ss" </w:instrText>
      </w:r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fldChar w:fldCharType="separate"/>
      </w:r>
      <w:r w:rsidR="001C44C1">
        <w:rPr>
          <w:rFonts w:ascii="Times New Roman" w:eastAsia="@MingLiU" w:hAnsi="Times New Roman"/>
          <w:noProof/>
          <w:sz w:val="24"/>
          <w:szCs w:val="24"/>
          <w:lang w:eastAsia="cs-CZ"/>
        </w:rPr>
        <w:t>2.7.2012 18:01:00</w:t>
      </w:r>
      <w:r w:rsidR="00252258">
        <w:rPr>
          <w:rFonts w:ascii="Times New Roman" w:eastAsia="@MingLiU" w:hAnsi="Times New Roman"/>
          <w:sz w:val="24"/>
          <w:szCs w:val="24"/>
          <w:lang w:val="en-US" w:eastAsia="cs-CZ"/>
        </w:rPr>
        <w:fldChar w:fldCharType="end"/>
      </w:r>
    </w:p>
    <w:p w:rsidR="00252258" w:rsidRPr="009C7EFC" w:rsidRDefault="00262515" w:rsidP="0025225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4" w:history="1">
        <w:r w:rsidR="009C7EFC" w:rsidRPr="00AD2979">
          <w:rPr>
            <w:rStyle w:val="Hypertextovodkaz"/>
            <w:rFonts w:ascii="Times New Roman" w:hAnsi="Times New Roman"/>
            <w:bCs/>
            <w:noProof/>
            <w:sz w:val="24"/>
            <w:szCs w:val="24"/>
            <w:lang w:val="en-US"/>
          </w:rPr>
          <w:t>http://fyzika.jreichl.com/index.php?sekce=browse&amp;page=329</w:t>
        </w:r>
      </w:hyperlink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t xml:space="preserve"> ; citováno dne </w:t>
      </w:r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begin"/>
      </w:r>
      <w:r w:rsidR="009C7EFC">
        <w:rPr>
          <w:rFonts w:ascii="Times New Roman" w:hAnsi="Times New Roman"/>
          <w:bCs/>
          <w:noProof/>
          <w:sz w:val="24"/>
          <w:szCs w:val="24"/>
        </w:rPr>
        <w:instrText xml:space="preserve"> TIME \@ "d.M.yyyy H:mm:ss" </w:instrText>
      </w:r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</w:rPr>
        <w:t>2.7.2012 18:01:00</w:t>
      </w:r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end"/>
      </w:r>
    </w:p>
    <w:p w:rsidR="009C7EFC" w:rsidRPr="009C7EFC" w:rsidRDefault="00262515" w:rsidP="0025225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5" w:history="1">
        <w:r w:rsidR="009C7EFC" w:rsidRPr="00AD2979">
          <w:rPr>
            <w:rStyle w:val="Hypertextovodkaz"/>
            <w:rFonts w:ascii="Times New Roman" w:hAnsi="Times New Roman"/>
            <w:bCs/>
            <w:noProof/>
            <w:sz w:val="24"/>
            <w:szCs w:val="24"/>
            <w:lang w:val="en-US"/>
          </w:rPr>
          <w:t>http://cs.wikipedia.org/wiki/Soubor:Jtecul.jpg</w:t>
        </w:r>
      </w:hyperlink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t xml:space="preserve"> ; citováno dne </w:t>
      </w:r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begin"/>
      </w:r>
      <w:r w:rsidR="009C7EFC">
        <w:rPr>
          <w:rFonts w:ascii="Times New Roman" w:hAnsi="Times New Roman"/>
          <w:bCs/>
          <w:noProof/>
          <w:sz w:val="24"/>
          <w:szCs w:val="24"/>
        </w:rPr>
        <w:instrText xml:space="preserve"> TIME \@ "d.M.yyyy H:mm:ss" </w:instrText>
      </w:r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</w:rPr>
        <w:t>2.7.2012 18:01:00</w:t>
      </w:r>
      <w:r w:rsidR="009C7EFC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end"/>
      </w:r>
    </w:p>
    <w:p w:rsidR="009C7EFC" w:rsidRPr="009C7EFC" w:rsidRDefault="00262515" w:rsidP="009C7EFC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6" w:history="1">
        <w:r w:rsidR="009C7EFC" w:rsidRPr="00AD2979">
          <w:rPr>
            <w:rStyle w:val="Hypertextovodkaz"/>
            <w:rFonts w:ascii="Times New Roman" w:hAnsi="Times New Roman"/>
            <w:noProof/>
            <w:sz w:val="24"/>
            <w:szCs w:val="24"/>
          </w:rPr>
          <w:t>http://elektro-psik.cz/co-nabizime/</w:t>
        </w:r>
      </w:hyperlink>
      <w:r w:rsidR="009C7EFC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9C7EFC">
        <w:rPr>
          <w:rFonts w:ascii="Times New Roman" w:hAnsi="Times New Roman"/>
          <w:noProof/>
          <w:sz w:val="24"/>
          <w:szCs w:val="24"/>
        </w:rPr>
        <w:fldChar w:fldCharType="begin"/>
      </w:r>
      <w:r w:rsidR="009C7EFC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9C7EFC">
        <w:rPr>
          <w:rFonts w:ascii="Times New Roman" w:hAnsi="Times New Roman"/>
          <w:noProof/>
          <w:sz w:val="24"/>
          <w:szCs w:val="24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9C7EFC">
        <w:rPr>
          <w:rFonts w:ascii="Times New Roman" w:hAnsi="Times New Roman"/>
          <w:noProof/>
          <w:sz w:val="24"/>
          <w:szCs w:val="24"/>
        </w:rPr>
        <w:fldChar w:fldCharType="end"/>
      </w:r>
    </w:p>
    <w:p w:rsidR="00252258" w:rsidRDefault="00262515" w:rsidP="0025225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7" w:history="1">
        <w:r w:rsidR="00252258" w:rsidRPr="00AD2979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http://fyzika.jreichl.com/index.php?sekce=browse&amp;page=300</w:t>
        </w:r>
      </w:hyperlink>
      <w:r w:rsidR="0025225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252258">
        <w:rPr>
          <w:rFonts w:ascii="Times New Roman" w:hAnsi="Times New Roman"/>
          <w:noProof/>
          <w:sz w:val="24"/>
          <w:szCs w:val="24"/>
        </w:rPr>
        <w:fldChar w:fldCharType="begin"/>
      </w:r>
      <w:r w:rsidR="0025225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252258">
        <w:rPr>
          <w:rFonts w:ascii="Times New Roman" w:hAnsi="Times New Roman"/>
          <w:noProof/>
          <w:sz w:val="24"/>
          <w:szCs w:val="24"/>
        </w:rPr>
        <w:fldChar w:fldCharType="separate"/>
      </w:r>
      <w:r w:rsidR="001C44C1">
        <w:rPr>
          <w:rFonts w:ascii="Times New Roman" w:hAnsi="Times New Roman"/>
          <w:noProof/>
          <w:sz w:val="24"/>
          <w:szCs w:val="24"/>
        </w:rPr>
        <w:t>2.7.2012 18:01:00</w:t>
      </w:r>
      <w:r w:rsidR="00252258">
        <w:rPr>
          <w:rFonts w:ascii="Times New Roman" w:hAnsi="Times New Roman"/>
          <w:noProof/>
          <w:sz w:val="24"/>
          <w:szCs w:val="24"/>
        </w:rPr>
        <w:fldChar w:fldCharType="end"/>
      </w:r>
    </w:p>
    <w:p w:rsidR="0054426E" w:rsidRPr="000E711E" w:rsidRDefault="00262515" w:rsidP="0025225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48" w:history="1">
        <w:r w:rsidR="0054426E" w:rsidRPr="00AD2979">
          <w:rPr>
            <w:rStyle w:val="Hypertextovodkaz"/>
            <w:rFonts w:ascii="Times New Roman" w:hAnsi="Times New Roman"/>
            <w:bCs/>
            <w:noProof/>
            <w:sz w:val="24"/>
            <w:szCs w:val="24"/>
            <w:lang w:val="en-US"/>
          </w:rPr>
          <w:t>http://elektrika.cz/data/clanky/ferodynamick-merici-pristroje/view</w:t>
        </w:r>
      </w:hyperlink>
      <w:r w:rsidR="0054426E">
        <w:rPr>
          <w:rFonts w:ascii="Times New Roman" w:hAnsi="Times New Roman"/>
          <w:bCs/>
          <w:noProof/>
          <w:sz w:val="24"/>
          <w:szCs w:val="24"/>
          <w:lang w:val="en-US"/>
        </w:rPr>
        <w:t xml:space="preserve"> ; citováno dne </w:t>
      </w:r>
      <w:r w:rsidR="0054426E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begin"/>
      </w:r>
      <w:r w:rsidR="0054426E">
        <w:rPr>
          <w:rFonts w:ascii="Times New Roman" w:hAnsi="Times New Roman"/>
          <w:bCs/>
          <w:noProof/>
          <w:sz w:val="24"/>
          <w:szCs w:val="24"/>
        </w:rPr>
        <w:instrText xml:space="preserve"> TIME \@ "d.M.yyyy H:mm:ss" </w:instrText>
      </w:r>
      <w:r w:rsidR="0054426E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separate"/>
      </w:r>
      <w:r w:rsidR="001C44C1">
        <w:rPr>
          <w:rFonts w:ascii="Times New Roman" w:hAnsi="Times New Roman"/>
          <w:bCs/>
          <w:noProof/>
          <w:sz w:val="24"/>
          <w:szCs w:val="24"/>
        </w:rPr>
        <w:t>2.7.2012 18:01:00</w:t>
      </w:r>
      <w:r w:rsidR="0054426E">
        <w:rPr>
          <w:rFonts w:ascii="Times New Roman" w:hAnsi="Times New Roman"/>
          <w:bCs/>
          <w:noProof/>
          <w:sz w:val="24"/>
          <w:szCs w:val="24"/>
          <w:lang w:val="en-US"/>
        </w:rPr>
        <w:fldChar w:fldCharType="end"/>
      </w:r>
    </w:p>
    <w:p w:rsidR="000E711E" w:rsidRPr="0054426E" w:rsidRDefault="000E711E" w:rsidP="0025225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bCs/>
          <w:noProof/>
          <w:sz w:val="24"/>
          <w:szCs w:val="24"/>
          <w:lang w:val="en-US"/>
        </w:rPr>
        <w:t>Učebnice F pro gymnázia – Elektřina a magnetismus</w:t>
      </w:r>
      <w:r w:rsidR="00C6208C">
        <w:rPr>
          <w:rFonts w:ascii="Times New Roman" w:hAnsi="Times New Roman"/>
          <w:bCs/>
          <w:noProof/>
          <w:sz w:val="24"/>
          <w:szCs w:val="24"/>
          <w:lang w:val="en-US"/>
        </w:rPr>
        <w:t>; ISBN 80-85849-47-X</w:t>
      </w:r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262515" w:rsidP="002263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ko-K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5" type="#_x0000_t61" style="position:absolute;margin-left:-214.15pt;margin-top:11.65pt;width:82.5pt;height:36pt;z-index:251658240" adj="-26601,14760">
            <v:textbox style="mso-next-textbox:#_x0000_s1035">
              <w:txbxContent>
                <w:p w:rsidR="00252258" w:rsidRDefault="00252258" w:rsidP="00AD23CA">
                  <w:r>
                    <w:t>kopírovat formát</w:t>
                  </w:r>
                </w:p>
              </w:txbxContent>
            </v:textbox>
          </v:shape>
        </w:pict>
      </w: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sectPr w:rsidR="00D96C37" w:rsidSect="00013387">
      <w:headerReference w:type="default" r:id="rId49"/>
      <w:footerReference w:type="default" r:id="rId50"/>
      <w:footerReference w:type="first" r:id="rId51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2515" w:rsidRDefault="00262515" w:rsidP="00B56746">
      <w:r>
        <w:separator/>
      </w:r>
    </w:p>
  </w:endnote>
  <w:endnote w:type="continuationSeparator" w:id="0">
    <w:p w:rsidR="00262515" w:rsidRDefault="00262515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@MingLiU"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2258" w:rsidRDefault="00252258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252258" w:rsidRPr="00EE07D5" w:rsidRDefault="00252258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1C44C1">
      <w:rPr>
        <w:rFonts w:ascii="Times New Roman" w:hAnsi="Times New Roman"/>
        <w:noProof/>
        <w:sz w:val="24"/>
        <w:szCs w:val="24"/>
      </w:rPr>
      <w:t>17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2258" w:rsidRPr="00E46226" w:rsidRDefault="00252258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2515" w:rsidRDefault="00262515" w:rsidP="00B56746">
      <w:r>
        <w:separator/>
      </w:r>
    </w:p>
  </w:footnote>
  <w:footnote w:type="continuationSeparator" w:id="0">
    <w:p w:rsidR="00262515" w:rsidRDefault="00262515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2258" w:rsidRDefault="00252258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252258" w:rsidRPr="00EE07D5" w:rsidRDefault="00252258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2182736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6EB737C"/>
    <w:multiLevelType w:val="hybridMultilevel"/>
    <w:tmpl w:val="8A7076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9563F"/>
    <w:rsid w:val="000B532C"/>
    <w:rsid w:val="000E711E"/>
    <w:rsid w:val="001C44C1"/>
    <w:rsid w:val="001C7A70"/>
    <w:rsid w:val="001E68FD"/>
    <w:rsid w:val="002225F9"/>
    <w:rsid w:val="00226359"/>
    <w:rsid w:val="00252258"/>
    <w:rsid w:val="00253B50"/>
    <w:rsid w:val="00262515"/>
    <w:rsid w:val="00266F67"/>
    <w:rsid w:val="00291CA8"/>
    <w:rsid w:val="002E2FC8"/>
    <w:rsid w:val="003174BC"/>
    <w:rsid w:val="00375840"/>
    <w:rsid w:val="003B2F96"/>
    <w:rsid w:val="003D590A"/>
    <w:rsid w:val="00434702"/>
    <w:rsid w:val="004362A1"/>
    <w:rsid w:val="00472D78"/>
    <w:rsid w:val="004C669B"/>
    <w:rsid w:val="004E08B0"/>
    <w:rsid w:val="005164C4"/>
    <w:rsid w:val="00535F64"/>
    <w:rsid w:val="0054426E"/>
    <w:rsid w:val="006047D8"/>
    <w:rsid w:val="0060585F"/>
    <w:rsid w:val="006131F7"/>
    <w:rsid w:val="006970C2"/>
    <w:rsid w:val="006C11C2"/>
    <w:rsid w:val="006F5EEC"/>
    <w:rsid w:val="00705113"/>
    <w:rsid w:val="00756471"/>
    <w:rsid w:val="00756D39"/>
    <w:rsid w:val="00792058"/>
    <w:rsid w:val="007A552C"/>
    <w:rsid w:val="007C5232"/>
    <w:rsid w:val="008025AD"/>
    <w:rsid w:val="00814DAF"/>
    <w:rsid w:val="00844B23"/>
    <w:rsid w:val="00853794"/>
    <w:rsid w:val="00855C7F"/>
    <w:rsid w:val="00896DB2"/>
    <w:rsid w:val="008A1F69"/>
    <w:rsid w:val="009074C8"/>
    <w:rsid w:val="00961D5B"/>
    <w:rsid w:val="009B6019"/>
    <w:rsid w:val="009B6936"/>
    <w:rsid w:val="009C2B5C"/>
    <w:rsid w:val="009C7EFC"/>
    <w:rsid w:val="009D6A7D"/>
    <w:rsid w:val="009F781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14C24"/>
    <w:rsid w:val="00C338E9"/>
    <w:rsid w:val="00C6208C"/>
    <w:rsid w:val="00C80F15"/>
    <w:rsid w:val="00CD4256"/>
    <w:rsid w:val="00CD6FAC"/>
    <w:rsid w:val="00D50596"/>
    <w:rsid w:val="00D655DA"/>
    <w:rsid w:val="00D96C37"/>
    <w:rsid w:val="00DC42D4"/>
    <w:rsid w:val="00DE09A1"/>
    <w:rsid w:val="00E34740"/>
    <w:rsid w:val="00E46226"/>
    <w:rsid w:val="00E6520E"/>
    <w:rsid w:val="00EE07D5"/>
    <w:rsid w:val="00F06876"/>
    <w:rsid w:val="00F44267"/>
    <w:rsid w:val="00F87C6D"/>
    <w:rsid w:val="00FC5230"/>
    <w:rsid w:val="00FF1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_x0000_s103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9074C8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9074C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://fyzika.gbn.cz/phprs/view.php?cisloclanku=2005050201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yperlink" Target="http://wapedia.mobi/cs/Soubor:WeldingTransformer-1.63.png" TargetMode="External"/><Relationship Id="rId42" Type="http://schemas.openxmlformats.org/officeDocument/2006/relationships/hyperlink" Target="http://fyzika.jreichl.com/index.php?sekce=browse&amp;page=406" TargetMode="External"/><Relationship Id="rId47" Type="http://schemas.openxmlformats.org/officeDocument/2006/relationships/hyperlink" Target="http://fyzika.jreichl.com/index.php?sekce=browse&amp;page=300" TargetMode="External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://cs.wikipedia.org/wiki/C%C3%ADvka" TargetMode="External"/><Relationship Id="rId38" Type="http://schemas.openxmlformats.org/officeDocument/2006/relationships/hyperlink" Target="http://wapedia.mobi/cs/Soubor:Elektromagnetick%C3%A9_rel%C3%A9.JPG" TargetMode="External"/><Relationship Id="rId46" Type="http://schemas.openxmlformats.org/officeDocument/2006/relationships/hyperlink" Target="http://elektro-psik.cz/co-nabizime/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://ucebnice.krynicky.cz/Fyzika/4_Elektrina_a_magnetismus/5_Magneticke_pole/4507_Magneticke_vlastnosti_latek.pdf" TargetMode="External"/><Relationship Id="rId41" Type="http://schemas.openxmlformats.org/officeDocument/2006/relationships/hyperlink" Target="http://fyzika.gbn.cz/phprs/view.php?cisloclanku=2005050201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://www.cez.cz/edee/content/microsites/elektrina/3-1.htm" TargetMode="External"/><Relationship Id="rId37" Type="http://schemas.openxmlformats.org/officeDocument/2006/relationships/hyperlink" Target="http://3pol.cz/900-iter-jako-zivy" TargetMode="External"/><Relationship Id="rId40" Type="http://schemas.openxmlformats.org/officeDocument/2006/relationships/hyperlink" Target="http://fyzika.gbn.cz/phprs/view.php?cisloclanku=2005050201" TargetMode="External"/><Relationship Id="rId45" Type="http://schemas.openxmlformats.org/officeDocument/2006/relationships/hyperlink" Target="http://cs.wikipedia.org/wiki/Soubor:Jtecul.jpg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://artistmagnet.blogspot.com/" TargetMode="External"/><Relationship Id="rId49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://abc.blesk.cz/clanek/serialy/4124/elektronika-pro-kazdeho-viii.html" TargetMode="External"/><Relationship Id="rId44" Type="http://schemas.openxmlformats.org/officeDocument/2006/relationships/hyperlink" Target="http://fyzika.jreichl.com/index.php?sekce=browse&amp;page=329" TargetMode="Externa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yperlink" Target="http://www.technotron.cz/AMT_programme24_cz.aspx" TargetMode="External"/><Relationship Id="rId35" Type="http://schemas.openxmlformats.org/officeDocument/2006/relationships/hyperlink" Target="http://www.7zsmost.cz/cs/9-rocnik-1/" TargetMode="External"/><Relationship Id="rId43" Type="http://schemas.openxmlformats.org/officeDocument/2006/relationships/hyperlink" Target="http://www.walkermagnet.cz/novinky/veletrhy.aspx" TargetMode="External"/><Relationship Id="rId48" Type="http://schemas.openxmlformats.org/officeDocument/2006/relationships/hyperlink" Target="http://elektrika.cz/data/clanky/ferodynamick-merici-pristroje/view" TargetMode="External"/><Relationship Id="rId8" Type="http://schemas.openxmlformats.org/officeDocument/2006/relationships/image" Target="media/image1.jpeg"/><Relationship Id="rId51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3</TotalTime>
  <Pages>1</Pages>
  <Words>885</Words>
  <Characters>5227</Characters>
  <Application>Microsoft Office Word</Application>
  <DocSecurity>0</DocSecurity>
  <Lines>43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2011-09-11T16:13:00Z</dcterms:created>
  <dcterms:modified xsi:type="dcterms:W3CDTF">2012-07-02T16:04:00Z</dcterms:modified>
</cp:coreProperties>
</file>