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6C11C2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POJEM POLOVODIČE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F90452" w:rsidRPr="00B344DA" w:rsidRDefault="00F90452" w:rsidP="00F90452">
      <w:pPr>
        <w:rPr>
          <w:rFonts w:ascii="Times New Roman" w:hAnsi="Times New Roman"/>
          <w:b/>
          <w:sz w:val="32"/>
          <w:szCs w:val="32"/>
        </w:rPr>
      </w:pPr>
    </w:p>
    <w:p w:rsidR="00013387" w:rsidRDefault="00C3321B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873579" cy="483561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3682" cy="4843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21B" w:rsidRDefault="00C3321B" w:rsidP="00AD4833">
      <w:pPr>
        <w:rPr>
          <w:rFonts w:ascii="Times New Roman" w:hAnsi="Times New Roman"/>
          <w:sz w:val="24"/>
          <w:szCs w:val="24"/>
        </w:rPr>
      </w:pPr>
    </w:p>
    <w:p w:rsidR="00253B50" w:rsidRDefault="00C3321B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Pojem polovodiče.</w:t>
      </w:r>
    </w:p>
    <w:p w:rsidR="00C3321B" w:rsidRPr="00535F64" w:rsidRDefault="00C3321B" w:rsidP="00AD4833">
      <w:p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Rezistivita</w:t>
      </w:r>
      <w:proofErr w:type="spellEnd"/>
      <w:r>
        <w:rPr>
          <w:rFonts w:ascii="Times New Roman" w:hAnsi="Times New Roman"/>
          <w:sz w:val="24"/>
          <w:szCs w:val="24"/>
        </w:rPr>
        <w:t xml:space="preserve"> uvedena na následující obrazovce.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C3321B" w:rsidRDefault="00C3321B" w:rsidP="00253B50">
      <w:pPr>
        <w:rPr>
          <w:rFonts w:ascii="Times New Roman" w:hAnsi="Times New Roman"/>
          <w:sz w:val="24"/>
          <w:szCs w:val="24"/>
        </w:rPr>
      </w:pPr>
    </w:p>
    <w:p w:rsidR="00C3321B" w:rsidRDefault="00C3321B" w:rsidP="00253B50">
      <w:pPr>
        <w:rPr>
          <w:rFonts w:ascii="Times New Roman" w:hAnsi="Times New Roman"/>
          <w:sz w:val="24"/>
          <w:szCs w:val="24"/>
        </w:rPr>
      </w:pPr>
    </w:p>
    <w:p w:rsidR="00C3321B" w:rsidRDefault="00C3321B" w:rsidP="00253B50">
      <w:pPr>
        <w:rPr>
          <w:rFonts w:ascii="Times New Roman" w:hAnsi="Times New Roman"/>
          <w:sz w:val="24"/>
          <w:szCs w:val="24"/>
        </w:rPr>
      </w:pPr>
    </w:p>
    <w:p w:rsidR="00C3321B" w:rsidRDefault="00C3321B" w:rsidP="00253B50">
      <w:pPr>
        <w:rPr>
          <w:rFonts w:ascii="Times New Roman" w:hAnsi="Times New Roman"/>
          <w:sz w:val="24"/>
          <w:szCs w:val="24"/>
        </w:rPr>
      </w:pPr>
    </w:p>
    <w:p w:rsidR="00C3321B" w:rsidRDefault="00C3321B" w:rsidP="00253B50">
      <w:pPr>
        <w:rPr>
          <w:rFonts w:ascii="Times New Roman" w:hAnsi="Times New Roman"/>
          <w:sz w:val="24"/>
          <w:szCs w:val="24"/>
        </w:rPr>
      </w:pPr>
    </w:p>
    <w:p w:rsidR="00C3321B" w:rsidRDefault="00C3321B" w:rsidP="00253B50">
      <w:pPr>
        <w:rPr>
          <w:rFonts w:ascii="Times New Roman" w:hAnsi="Times New Roman"/>
          <w:sz w:val="24"/>
          <w:szCs w:val="24"/>
        </w:rPr>
      </w:pPr>
    </w:p>
    <w:p w:rsidR="00C3321B" w:rsidRDefault="00C3321B" w:rsidP="00253B50">
      <w:pPr>
        <w:rPr>
          <w:rFonts w:ascii="Times New Roman" w:hAnsi="Times New Roman"/>
          <w:sz w:val="24"/>
          <w:szCs w:val="24"/>
        </w:rPr>
      </w:pPr>
    </w:p>
    <w:p w:rsidR="00C3321B" w:rsidRDefault="00C3321B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90452" w:rsidRPr="00B344DA" w:rsidRDefault="00F90452" w:rsidP="00F90452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A3371F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931244" cy="571706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5748" cy="5721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1C2AB8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Srovnání měrného el. </w:t>
      </w:r>
      <w:proofErr w:type="gramStart"/>
      <w:r>
        <w:rPr>
          <w:rFonts w:ascii="Times New Roman" w:hAnsi="Times New Roman"/>
          <w:sz w:val="24"/>
          <w:szCs w:val="24"/>
        </w:rPr>
        <w:t>odporu</w:t>
      </w:r>
      <w:proofErr w:type="gramEnd"/>
      <w:r>
        <w:rPr>
          <w:rFonts w:ascii="Times New Roman" w:hAnsi="Times New Roman"/>
          <w:sz w:val="24"/>
          <w:szCs w:val="24"/>
        </w:rPr>
        <w:t xml:space="preserve"> různých látek.</w:t>
      </w: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Poznámka se týká opět měrného el. </w:t>
      </w:r>
      <w:proofErr w:type="gramStart"/>
      <w:r>
        <w:rPr>
          <w:rFonts w:ascii="Times New Roman" w:hAnsi="Times New Roman"/>
          <w:sz w:val="24"/>
          <w:szCs w:val="24"/>
        </w:rPr>
        <w:t>odporu</w:t>
      </w:r>
      <w:proofErr w:type="gramEnd"/>
      <w:r>
        <w:rPr>
          <w:rFonts w:ascii="Times New Roman" w:hAnsi="Times New Roman"/>
          <w:sz w:val="24"/>
          <w:szCs w:val="24"/>
        </w:rPr>
        <w:t>.</w:t>
      </w: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1C2AB8" w:rsidRDefault="001C2AB8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90452" w:rsidRPr="00B344DA" w:rsidRDefault="00F90452" w:rsidP="00F90452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0557D5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711779" cy="520631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772" cy="522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557D5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Příklady nejznámějších polovodičů.</w:t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90452" w:rsidRDefault="00F90452" w:rsidP="00F90452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20477" cy="5379308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0325" cy="5388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BC7CB4">
      <w:pPr>
        <w:rPr>
          <w:rFonts w:ascii="Times New Roman" w:hAnsi="Times New Roman"/>
          <w:b/>
          <w:noProof/>
          <w:sz w:val="32"/>
          <w:szCs w:val="32"/>
        </w:rPr>
      </w:pPr>
    </w:p>
    <w:p w:rsidR="00BC7CB4" w:rsidRDefault="00BC7CB4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90452" w:rsidRPr="00B344DA" w:rsidRDefault="00F90452" w:rsidP="00F90452">
      <w:pPr>
        <w:rPr>
          <w:rFonts w:ascii="Times New Roman" w:hAnsi="Times New Roman"/>
          <w:b/>
          <w:noProof/>
          <w:sz w:val="32"/>
          <w:szCs w:val="32"/>
        </w:rPr>
      </w:pPr>
    </w:p>
    <w:p w:rsidR="00F90452" w:rsidRDefault="00C14691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445211" cy="353293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9544" cy="3535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452" w:rsidRDefault="00F90452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8104CB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305167" cy="3762493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9195" cy="376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8104CB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Vliv podmínek na vlastnosti polovodičů.</w:t>
      </w:r>
    </w:p>
    <w:p w:rsidR="008104CB" w:rsidRPr="00535F64" w:rsidRDefault="008104CB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„Vytažením“ žlutého obrazce se objeví text, související s vlastnostmi polovodičů za velmi nízkých teplot (je to srovnáno s vlastnostmi kovů za nízkých teplot).</w:t>
      </w:r>
    </w:p>
    <w:p w:rsidR="005A5345" w:rsidRDefault="005A5345" w:rsidP="005A534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960F38E" wp14:editId="7D41A1C2">
            <wp:extent cx="5758249" cy="5700584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5702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5345" w:rsidRDefault="005A5345" w:rsidP="005A5345">
      <w:pPr>
        <w:rPr>
          <w:rFonts w:ascii="Times New Roman" w:hAnsi="Times New Roman"/>
          <w:noProof/>
          <w:sz w:val="24"/>
          <w:szCs w:val="24"/>
        </w:rPr>
      </w:pPr>
    </w:p>
    <w:p w:rsidR="005A5345" w:rsidRPr="005A5345" w:rsidRDefault="005A5345" w:rsidP="005A5345">
      <w:pPr>
        <w:rPr>
          <w:rFonts w:ascii="Times New Roman" w:hAnsi="Times New Roman"/>
          <w:noProof/>
          <w:sz w:val="24"/>
          <w:szCs w:val="24"/>
        </w:rPr>
      </w:pPr>
      <w:r w:rsidRPr="005A5345">
        <w:rPr>
          <w:rFonts w:ascii="Times New Roman" w:hAnsi="Times New Roman"/>
          <w:noProof/>
          <w:sz w:val="24"/>
          <w:szCs w:val="24"/>
        </w:rPr>
        <w:t>Vznik páru elektron-díra</w:t>
      </w: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</w:p>
    <w:p w:rsidR="005A5345" w:rsidRDefault="005A5345" w:rsidP="005A5345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08822" cy="529693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610" cy="530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První ze </w:t>
      </w:r>
      <w:r w:rsidR="001F1CC3">
        <w:rPr>
          <w:rFonts w:ascii="Times New Roman" w:hAnsi="Times New Roman"/>
          <w:noProof/>
          <w:sz w:val="24"/>
          <w:szCs w:val="24"/>
        </w:rPr>
        <w:t>dvou</w:t>
      </w:r>
      <w:r>
        <w:rPr>
          <w:rFonts w:ascii="Times New Roman" w:hAnsi="Times New Roman"/>
          <w:noProof/>
          <w:sz w:val="24"/>
          <w:szCs w:val="24"/>
        </w:rPr>
        <w:t xml:space="preserve"> nejjednodušších polovodičových elektronických součástek.</w:t>
      </w: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 poznámce jsou uvedeny podrobnosti o výrobě termistorů.</w:t>
      </w: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BC7CB4" w:rsidRDefault="00BC7CB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1F1CC3" w:rsidRPr="00535F64" w:rsidRDefault="001F1CC3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642919" cy="5815914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6091" cy="582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1F1CC3" w:rsidRDefault="001F1CC3" w:rsidP="001F1CC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Druhá z nejjednodušších polovodičových elektronických součástek.</w:t>
      </w:r>
    </w:p>
    <w:p w:rsidR="001F1CC3" w:rsidRDefault="001F1CC3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92157" w:rsidRDefault="00092157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90452" w:rsidRDefault="00F90452" w:rsidP="00F90452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66487" cy="5305168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6673" cy="5314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Příklady využití fotorezistoru.</w:t>
      </w:r>
    </w:p>
    <w:p w:rsidR="00BA7537" w:rsidRDefault="00BA7537" w:rsidP="00BA753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na webové stránky – optické senzory pro měření vzdáleností.</w:t>
      </w: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Default="00BA7537" w:rsidP="00BA7537">
      <w:pPr>
        <w:rPr>
          <w:rFonts w:ascii="Times New Roman" w:hAnsi="Times New Roman"/>
          <w:b/>
          <w:noProof/>
          <w:sz w:val="32"/>
          <w:szCs w:val="32"/>
        </w:rPr>
      </w:pPr>
    </w:p>
    <w:p w:rsidR="00BA7537" w:rsidRPr="00B344DA" w:rsidRDefault="00BA753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104CB" w:rsidRDefault="008104CB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1C2AB8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1C2AB8" w:rsidRDefault="00241E9D" w:rsidP="001C2AB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0" w:history="1">
        <w:r w:rsidR="001C2AB8" w:rsidRPr="00455156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http://www.bestchem.net/</w:t>
        </w:r>
      </w:hyperlink>
      <w:r w:rsidR="001C2AB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1C2AB8">
        <w:rPr>
          <w:rFonts w:ascii="Times New Roman" w:hAnsi="Times New Roman"/>
          <w:noProof/>
          <w:sz w:val="24"/>
          <w:szCs w:val="24"/>
        </w:rPr>
        <w:fldChar w:fldCharType="begin"/>
      </w:r>
      <w:r w:rsidR="001C2AB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1C2AB8">
        <w:rPr>
          <w:rFonts w:ascii="Times New Roman" w:hAnsi="Times New Roman"/>
          <w:noProof/>
          <w:sz w:val="24"/>
          <w:szCs w:val="24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1C2AB8">
        <w:rPr>
          <w:rFonts w:ascii="Times New Roman" w:hAnsi="Times New Roman"/>
          <w:noProof/>
          <w:sz w:val="24"/>
          <w:szCs w:val="24"/>
        </w:rPr>
        <w:fldChar w:fldCharType="end"/>
      </w:r>
    </w:p>
    <w:p w:rsidR="001C2AB8" w:rsidRDefault="00241E9D" w:rsidP="001C2AB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1" w:history="1">
        <w:r w:rsidR="001C2AB8" w:rsidRPr="00455156">
          <w:rPr>
            <w:rStyle w:val="Hypertextovodkaz"/>
            <w:rFonts w:ascii="Times New Roman" w:hAnsi="Times New Roman"/>
            <w:noProof/>
            <w:sz w:val="24"/>
            <w:szCs w:val="24"/>
          </w:rPr>
          <w:t>http://qwikstep.eu/search/a-metalloid.html</w:t>
        </w:r>
      </w:hyperlink>
      <w:r w:rsidR="001C2AB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1C2AB8">
        <w:rPr>
          <w:rFonts w:ascii="Times New Roman" w:hAnsi="Times New Roman"/>
          <w:noProof/>
          <w:sz w:val="24"/>
          <w:szCs w:val="24"/>
        </w:rPr>
        <w:fldChar w:fldCharType="begin"/>
      </w:r>
      <w:r w:rsidR="001C2AB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1C2AB8">
        <w:rPr>
          <w:rFonts w:ascii="Times New Roman" w:hAnsi="Times New Roman"/>
          <w:noProof/>
          <w:sz w:val="24"/>
          <w:szCs w:val="24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1C2AB8">
        <w:rPr>
          <w:rFonts w:ascii="Times New Roman" w:hAnsi="Times New Roman"/>
          <w:noProof/>
          <w:sz w:val="24"/>
          <w:szCs w:val="24"/>
        </w:rPr>
        <w:fldChar w:fldCharType="end"/>
      </w:r>
    </w:p>
    <w:p w:rsidR="001C2AB8" w:rsidRDefault="00241E9D" w:rsidP="001C2AB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2" w:history="1">
        <w:r w:rsidR="001C2AB8" w:rsidRPr="00455156">
          <w:rPr>
            <w:rStyle w:val="Hypertextovodkaz"/>
            <w:rFonts w:ascii="Times New Roman" w:hAnsi="Times New Roman"/>
            <w:noProof/>
            <w:sz w:val="24"/>
            <w:szCs w:val="24"/>
          </w:rPr>
          <w:t>http://cs.wikipedia.org/wiki/Soubor:Monokristalines_Silizium_f%C3%BCr_die_Waferherstellung.jpg</w:t>
        </w:r>
      </w:hyperlink>
      <w:r w:rsidR="001C2AB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1C2AB8">
        <w:rPr>
          <w:rFonts w:ascii="Times New Roman" w:hAnsi="Times New Roman"/>
          <w:noProof/>
          <w:sz w:val="24"/>
          <w:szCs w:val="24"/>
        </w:rPr>
        <w:fldChar w:fldCharType="begin"/>
      </w:r>
      <w:r w:rsidR="001C2AB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1C2AB8">
        <w:rPr>
          <w:rFonts w:ascii="Times New Roman" w:hAnsi="Times New Roman"/>
          <w:noProof/>
          <w:sz w:val="24"/>
          <w:szCs w:val="24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1C2AB8">
        <w:rPr>
          <w:rFonts w:ascii="Times New Roman" w:hAnsi="Times New Roman"/>
          <w:noProof/>
          <w:sz w:val="24"/>
          <w:szCs w:val="24"/>
        </w:rPr>
        <w:fldChar w:fldCharType="end"/>
      </w:r>
    </w:p>
    <w:p w:rsidR="001C2AB8" w:rsidRDefault="00241E9D" w:rsidP="001C2AB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3" w:history="1">
        <w:r w:rsidR="001C2AB8" w:rsidRPr="00455156">
          <w:rPr>
            <w:rStyle w:val="Hypertextovodkaz"/>
            <w:rFonts w:ascii="Times New Roman" w:hAnsi="Times New Roman"/>
            <w:noProof/>
            <w:sz w:val="24"/>
            <w:szCs w:val="24"/>
          </w:rPr>
          <w:t>http://cs.wikipedia.org/wiki/Soubor:Polykristalines_Silizium.jpg</w:t>
        </w:r>
      </w:hyperlink>
      <w:r w:rsidR="001C2AB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1C2AB8">
        <w:rPr>
          <w:rFonts w:ascii="Times New Roman" w:hAnsi="Times New Roman"/>
          <w:noProof/>
          <w:sz w:val="24"/>
          <w:szCs w:val="24"/>
        </w:rPr>
        <w:fldChar w:fldCharType="begin"/>
      </w:r>
      <w:r w:rsidR="001C2AB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1C2AB8">
        <w:rPr>
          <w:rFonts w:ascii="Times New Roman" w:hAnsi="Times New Roman"/>
          <w:noProof/>
          <w:sz w:val="24"/>
          <w:szCs w:val="24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1C2AB8">
        <w:rPr>
          <w:rFonts w:ascii="Times New Roman" w:hAnsi="Times New Roman"/>
          <w:noProof/>
          <w:sz w:val="24"/>
          <w:szCs w:val="24"/>
        </w:rPr>
        <w:fldChar w:fldCharType="end"/>
      </w:r>
    </w:p>
    <w:p w:rsidR="001C2AB8" w:rsidRDefault="00241E9D" w:rsidP="000557D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4" w:history="1">
        <w:r w:rsidR="000557D5" w:rsidRPr="00455156">
          <w:rPr>
            <w:rStyle w:val="Hypertextovodkaz"/>
            <w:rFonts w:ascii="Times New Roman" w:hAnsi="Times New Roman"/>
            <w:noProof/>
            <w:sz w:val="24"/>
            <w:szCs w:val="24"/>
          </w:rPr>
          <w:t>http://fyzika.jreichl.com/index.php?sekce=browse&amp;page=260</w:t>
        </w:r>
      </w:hyperlink>
      <w:r w:rsidR="000557D5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0557D5">
        <w:rPr>
          <w:rFonts w:ascii="Times New Roman" w:hAnsi="Times New Roman"/>
          <w:noProof/>
          <w:sz w:val="24"/>
          <w:szCs w:val="24"/>
        </w:rPr>
        <w:fldChar w:fldCharType="begin"/>
      </w:r>
      <w:r w:rsidR="000557D5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0557D5">
        <w:rPr>
          <w:rFonts w:ascii="Times New Roman" w:hAnsi="Times New Roman"/>
          <w:noProof/>
          <w:sz w:val="24"/>
          <w:szCs w:val="24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0557D5">
        <w:rPr>
          <w:rFonts w:ascii="Times New Roman" w:hAnsi="Times New Roman"/>
          <w:noProof/>
          <w:sz w:val="24"/>
          <w:szCs w:val="24"/>
        </w:rPr>
        <w:fldChar w:fldCharType="end"/>
      </w:r>
    </w:p>
    <w:p w:rsidR="000557D5" w:rsidRDefault="008104CB" w:rsidP="000557D5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Učebnice F pro gymnázia – Elektřina a magnetismus</w:t>
      </w:r>
      <w:r w:rsidR="00F90452">
        <w:rPr>
          <w:rFonts w:ascii="Times New Roman" w:hAnsi="Times New Roman"/>
          <w:noProof/>
          <w:sz w:val="24"/>
          <w:szCs w:val="24"/>
        </w:rPr>
        <w:t>; ISBN 80-85849-47-X</w:t>
      </w:r>
    </w:p>
    <w:p w:rsidR="008104CB" w:rsidRDefault="00241E9D" w:rsidP="008104CB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5" w:history="1">
        <w:r w:rsidR="008104CB" w:rsidRPr="00455156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http://www.eucitel.cz/software/?id=17</w:t>
        </w:r>
      </w:hyperlink>
      <w:r w:rsidR="008104CB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8104CB">
        <w:rPr>
          <w:rFonts w:ascii="Times New Roman" w:hAnsi="Times New Roman"/>
          <w:noProof/>
          <w:sz w:val="24"/>
          <w:szCs w:val="24"/>
        </w:rPr>
        <w:fldChar w:fldCharType="begin"/>
      </w:r>
      <w:r w:rsidR="008104CB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8104CB">
        <w:rPr>
          <w:rFonts w:ascii="Times New Roman" w:hAnsi="Times New Roman"/>
          <w:noProof/>
          <w:sz w:val="24"/>
          <w:szCs w:val="24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8104CB">
        <w:rPr>
          <w:rFonts w:ascii="Times New Roman" w:hAnsi="Times New Roman"/>
          <w:noProof/>
          <w:sz w:val="24"/>
          <w:szCs w:val="24"/>
        </w:rPr>
        <w:fldChar w:fldCharType="end"/>
      </w:r>
    </w:p>
    <w:p w:rsidR="008104CB" w:rsidRDefault="00241E9D" w:rsidP="008104CB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6" w:history="1">
        <w:r w:rsidR="00BC7CB4" w:rsidRPr="00455156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http://www.copsu.cz/mikrop/didakticka_pomucka/elektronicke_soucastky/termistor.jpg</w:t>
        </w:r>
      </w:hyperlink>
      <w:r w:rsidR="00BC7CB4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BC7CB4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BC7CB4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BC7CB4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BC7CB4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BC7CB4" w:rsidRDefault="00241E9D" w:rsidP="008104CB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7" w:history="1">
        <w:r w:rsidR="00BC7CB4" w:rsidRPr="00455156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http://ayudaelectronica.com/que-es-un-termistor/</w:t>
        </w:r>
      </w:hyperlink>
      <w:r w:rsidR="00BC7CB4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BC7CB4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BC7CB4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BC7CB4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BC7CB4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BC7CB4" w:rsidRDefault="00241E9D" w:rsidP="008104CB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8" w:history="1">
        <w:r w:rsidR="00BC7CB4" w:rsidRPr="00455156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http://www.avelmak.sk/index.php?lm=249&amp;pg=det&amp;article=29849</w:t>
        </w:r>
      </w:hyperlink>
      <w:r w:rsidR="00BC7CB4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BC7CB4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BC7CB4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BC7CB4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BC7CB4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BC7CB4" w:rsidRDefault="00241E9D" w:rsidP="001F1CC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9" w:history="1">
        <w:r w:rsidR="001F1CC3" w:rsidRPr="00455156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http://www.gme.cz/cz/vt43n1-p520-062.html</w:t>
        </w:r>
      </w:hyperlink>
      <w:r w:rsidR="001F1CC3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1F1CC3">
        <w:rPr>
          <w:rFonts w:ascii="Times New Roman" w:hAnsi="Times New Roman"/>
          <w:noProof/>
          <w:sz w:val="24"/>
          <w:szCs w:val="24"/>
        </w:rPr>
        <w:fldChar w:fldCharType="begin"/>
      </w:r>
      <w:r w:rsidR="001F1CC3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1F1CC3">
        <w:rPr>
          <w:rFonts w:ascii="Times New Roman" w:hAnsi="Times New Roman"/>
          <w:noProof/>
          <w:sz w:val="24"/>
          <w:szCs w:val="24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1F1CC3">
        <w:rPr>
          <w:rFonts w:ascii="Times New Roman" w:hAnsi="Times New Roman"/>
          <w:noProof/>
          <w:sz w:val="24"/>
          <w:szCs w:val="24"/>
        </w:rPr>
        <w:fldChar w:fldCharType="end"/>
      </w:r>
    </w:p>
    <w:p w:rsidR="001F1CC3" w:rsidRDefault="00241E9D" w:rsidP="001F1CC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0" w:history="1">
        <w:r w:rsidR="001F1CC3" w:rsidRPr="00455156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http://www.cnmv.ro/site_fizica/lectii-fizica/Efectul%20fotoelectric/fotorezistenta.htm</w:t>
        </w:r>
      </w:hyperlink>
      <w:r w:rsidR="001F1CC3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1F1CC3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1F1CC3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1F1CC3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1F1CC3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1F1CC3" w:rsidRPr="001C2AB8" w:rsidRDefault="00241E9D" w:rsidP="001F1CC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1" w:history="1">
        <w:r w:rsidR="001F1CC3" w:rsidRPr="00455156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http://cs.wikipedia.org/wiki/Soubor:Konstrukcni_usporadani_fotorezistoru.png</w:t>
        </w:r>
      </w:hyperlink>
      <w:r w:rsidR="001F1CC3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1F1CC3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1F1CC3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1F1CC3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5A5345">
        <w:rPr>
          <w:rFonts w:ascii="Times New Roman" w:hAnsi="Times New Roman"/>
          <w:noProof/>
          <w:sz w:val="24"/>
          <w:szCs w:val="24"/>
        </w:rPr>
        <w:t>2.7.2012 17:16:57</w:t>
      </w:r>
      <w:r w:rsidR="001F1CC3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253B50" w:rsidRDefault="00253B50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0D7A0C" w:rsidRDefault="000D7A0C" w:rsidP="00226359">
      <w:pPr>
        <w:rPr>
          <w:rFonts w:ascii="Times New Roman" w:hAnsi="Times New Roman"/>
          <w:sz w:val="24"/>
          <w:szCs w:val="24"/>
        </w:rPr>
      </w:pPr>
    </w:p>
    <w:p w:rsidR="00D96C37" w:rsidRDefault="00241E9D" w:rsidP="0022635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ko-KR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5" type="#_x0000_t61" style="position:absolute;margin-left:-214.15pt;margin-top:11.65pt;width:82.5pt;height:36pt;z-index:251658240" adj="-26601,14760">
            <v:textbox style="mso-next-textbox:#_x0000_s1035">
              <w:txbxContent>
                <w:p w:rsidR="004C669B" w:rsidRDefault="004C669B" w:rsidP="00AD23CA">
                  <w:r>
                    <w:t>kopírovat formát</w:t>
                  </w:r>
                </w:p>
              </w:txbxContent>
            </v:textbox>
          </v:shape>
        </w:pict>
      </w:r>
    </w:p>
    <w:sectPr w:rsidR="00D96C37" w:rsidSect="00013387">
      <w:headerReference w:type="default" r:id="rId32"/>
      <w:footerReference w:type="default" r:id="rId33"/>
      <w:footerReference w:type="first" r:id="rId34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1E9D" w:rsidRDefault="00241E9D" w:rsidP="00B56746">
      <w:r>
        <w:separator/>
      </w:r>
    </w:p>
  </w:endnote>
  <w:endnote w:type="continuationSeparator" w:id="0">
    <w:p w:rsidR="00241E9D" w:rsidRDefault="00241E9D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5A5345">
      <w:rPr>
        <w:rFonts w:ascii="Times New Roman" w:hAnsi="Times New Roman"/>
        <w:noProof/>
        <w:sz w:val="24"/>
        <w:szCs w:val="24"/>
      </w:rPr>
      <w:t>11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1E9D" w:rsidRDefault="00241E9D" w:rsidP="00B56746">
      <w:r>
        <w:separator/>
      </w:r>
    </w:p>
  </w:footnote>
  <w:footnote w:type="continuationSeparator" w:id="0">
    <w:p w:rsidR="00241E9D" w:rsidRDefault="00241E9D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904C56F2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77D3CC0"/>
    <w:multiLevelType w:val="hybridMultilevel"/>
    <w:tmpl w:val="FC3AE67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557D5"/>
    <w:rsid w:val="00072F68"/>
    <w:rsid w:val="00084174"/>
    <w:rsid w:val="00092157"/>
    <w:rsid w:val="000B532C"/>
    <w:rsid w:val="000D7A0C"/>
    <w:rsid w:val="001C2AB8"/>
    <w:rsid w:val="001C7A70"/>
    <w:rsid w:val="001F1CC3"/>
    <w:rsid w:val="002225F9"/>
    <w:rsid w:val="00226359"/>
    <w:rsid w:val="00241E9D"/>
    <w:rsid w:val="00253B50"/>
    <w:rsid w:val="002E2FC8"/>
    <w:rsid w:val="003174BC"/>
    <w:rsid w:val="003D590A"/>
    <w:rsid w:val="00434702"/>
    <w:rsid w:val="00472D78"/>
    <w:rsid w:val="004C669B"/>
    <w:rsid w:val="004E08B0"/>
    <w:rsid w:val="005164C4"/>
    <w:rsid w:val="00535F64"/>
    <w:rsid w:val="005A5345"/>
    <w:rsid w:val="0060585F"/>
    <w:rsid w:val="006131F7"/>
    <w:rsid w:val="006C11C2"/>
    <w:rsid w:val="006E2F59"/>
    <w:rsid w:val="006F5EEC"/>
    <w:rsid w:val="00756471"/>
    <w:rsid w:val="007A552C"/>
    <w:rsid w:val="008025AD"/>
    <w:rsid w:val="008104CB"/>
    <w:rsid w:val="00844B23"/>
    <w:rsid w:val="00853794"/>
    <w:rsid w:val="00896DB2"/>
    <w:rsid w:val="00961D5B"/>
    <w:rsid w:val="009B6019"/>
    <w:rsid w:val="009B6936"/>
    <w:rsid w:val="009F7810"/>
    <w:rsid w:val="00A3371F"/>
    <w:rsid w:val="00AD23CA"/>
    <w:rsid w:val="00AD4833"/>
    <w:rsid w:val="00AF5077"/>
    <w:rsid w:val="00B105F6"/>
    <w:rsid w:val="00B23077"/>
    <w:rsid w:val="00B321E4"/>
    <w:rsid w:val="00B344DA"/>
    <w:rsid w:val="00B429BF"/>
    <w:rsid w:val="00B56746"/>
    <w:rsid w:val="00B677F0"/>
    <w:rsid w:val="00B827B1"/>
    <w:rsid w:val="00BA7537"/>
    <w:rsid w:val="00BC7CB4"/>
    <w:rsid w:val="00BD00E8"/>
    <w:rsid w:val="00C06433"/>
    <w:rsid w:val="00C14691"/>
    <w:rsid w:val="00C3321B"/>
    <w:rsid w:val="00C80F15"/>
    <w:rsid w:val="00CA177F"/>
    <w:rsid w:val="00CD0CDF"/>
    <w:rsid w:val="00CD4256"/>
    <w:rsid w:val="00CD6FAC"/>
    <w:rsid w:val="00D50596"/>
    <w:rsid w:val="00D96C37"/>
    <w:rsid w:val="00E34740"/>
    <w:rsid w:val="00E46226"/>
    <w:rsid w:val="00E6520E"/>
    <w:rsid w:val="00EE07D5"/>
    <w:rsid w:val="00F06876"/>
    <w:rsid w:val="00F44267"/>
    <w:rsid w:val="00F87C6D"/>
    <w:rsid w:val="00F90452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allout" idref="#_x0000_s1035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1C2AB8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1C2AB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://www.copsu.cz/mikrop/didakticka_pomucka/elektronicke_soucastky/termistor.jpg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qwikstep.eu/search/a-metalloid.html" TargetMode="External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www.eucitel.cz/software/?id=17" TargetMode="External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://www.bestchem.net/" TargetMode="External"/><Relationship Id="rId29" Type="http://schemas.openxmlformats.org/officeDocument/2006/relationships/hyperlink" Target="http://www.gme.cz/cz/vt43n1-p520-062.html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fyzika.jreichl.com/index.php?sekce=browse&amp;page=260" TargetMode="External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cs.wikipedia.org/wiki/Soubor:Polykristalines_Silizium.jpg" TargetMode="External"/><Relationship Id="rId28" Type="http://schemas.openxmlformats.org/officeDocument/2006/relationships/hyperlink" Target="http://www.avelmak.sk/index.php?lm=249&amp;pg=det&amp;article=29849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yperlink" Target="http://cs.wikipedia.org/wiki/Soubor:Konstrukcni_usporadani_fotorezistoru.pn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yperlink" Target="http://cs.wikipedia.org/wiki/Soubor:Monokristalines_Silizium_f%C3%BCr_die_Waferherstellung.jpg" TargetMode="External"/><Relationship Id="rId27" Type="http://schemas.openxmlformats.org/officeDocument/2006/relationships/hyperlink" Target="http://ayudaelectronica.com/que-es-un-termistor/" TargetMode="External"/><Relationship Id="rId30" Type="http://schemas.openxmlformats.org/officeDocument/2006/relationships/hyperlink" Target="http://www.cnmv.ro/site_fizica/lectii-fizica/Efectul%20fotoelectric/fotorezistenta.htm" TargetMode="External"/><Relationship Id="rId35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5</TotalTime>
  <Pages>1</Pages>
  <Words>534</Words>
  <Characters>3157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3684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4</cp:revision>
  <cp:lastPrinted>2011-05-16T11:41:00Z</cp:lastPrinted>
  <dcterms:created xsi:type="dcterms:W3CDTF">2011-09-11T08:53:00Z</dcterms:created>
  <dcterms:modified xsi:type="dcterms:W3CDTF">2012-07-02T15:20:00Z</dcterms:modified>
</cp:coreProperties>
</file>