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4412EA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Lasery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4412EA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212725</wp:posOffset>
            </wp:positionV>
            <wp:extent cx="3426460" cy="2569845"/>
            <wp:effectExtent l="19050" t="19050" r="21590" b="2095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8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CD4256" w:rsidRDefault="004412EA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Pod symbolem zeměkoule je nastaven odkaz na </w:t>
      </w:r>
      <w:hyperlink r:id="rId10" w:history="1">
        <w:r w:rsidRPr="00A128F1">
          <w:rPr>
            <w:rStyle w:val="Hypertextovodkaz"/>
            <w:rFonts w:ascii="Times New Roman" w:hAnsi="Times New Roman"/>
            <w:sz w:val="24"/>
            <w:szCs w:val="24"/>
          </w:rPr>
          <w:t>http://phet.colorado.edu/new/simulations/sims.php?sim=Lasers</w:t>
        </w:r>
      </w:hyperlink>
      <w:r>
        <w:rPr>
          <w:rFonts w:ascii="Times New Roman" w:hAnsi="Times New Roman"/>
          <w:sz w:val="24"/>
          <w:szCs w:val="24"/>
        </w:rPr>
        <w:t xml:space="preserve"> .</w:t>
      </w:r>
    </w:p>
    <w:p w:rsidR="004412EA" w:rsidRDefault="004412EA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těchto stránkách lze spustit aplet ukazující princip tvorby laserového paprsku.</w:t>
      </w:r>
    </w:p>
    <w:p w:rsidR="004412EA" w:rsidRPr="00535F64" w:rsidRDefault="004412EA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4412EA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203835</wp:posOffset>
            </wp:positionV>
            <wp:extent cx="3431540" cy="2573655"/>
            <wp:effectExtent l="19050" t="19050" r="16510" b="1714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54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4412EA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300355</wp:posOffset>
            </wp:positionV>
            <wp:extent cx="3415030" cy="2560955"/>
            <wp:effectExtent l="19050" t="19050" r="13970" b="1079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609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4412EA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260985</wp:posOffset>
            </wp:positionV>
            <wp:extent cx="3424555" cy="2567940"/>
            <wp:effectExtent l="19050" t="19050" r="23495" b="22860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25679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245745</wp:posOffset>
            </wp:positionV>
            <wp:extent cx="3428365" cy="2571115"/>
            <wp:effectExtent l="19050" t="19050" r="19685" b="19685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12EA" w:rsidRDefault="004412EA" w:rsidP="00535F64">
      <w:pPr>
        <w:rPr>
          <w:rFonts w:ascii="Times New Roman" w:hAnsi="Times New Roman"/>
          <w:noProof/>
          <w:sz w:val="24"/>
          <w:szCs w:val="24"/>
        </w:rPr>
      </w:pPr>
    </w:p>
    <w:p w:rsidR="00535F64" w:rsidRDefault="004412E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Na dalším snímku je přehled praktického využítí laserů. Zkuste se na ně zeptat žáků ještě před jeho zobrazením.</w:t>
      </w:r>
    </w:p>
    <w:p w:rsidR="004412EA" w:rsidRPr="00535F64" w:rsidRDefault="004412EA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4412EA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198755</wp:posOffset>
            </wp:positionV>
            <wp:extent cx="3425825" cy="2569210"/>
            <wp:effectExtent l="19050" t="19050" r="22225" b="21590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4412EA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-10795</wp:posOffset>
            </wp:positionH>
            <wp:positionV relativeFrom="paragraph">
              <wp:posOffset>288290</wp:posOffset>
            </wp:positionV>
            <wp:extent cx="3427730" cy="2570480"/>
            <wp:effectExtent l="19050" t="19050" r="20320" b="2032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0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325F24" w:rsidRDefault="004412EA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Ze všech možných typů laseru jsem vybrala tři rubínový, helium-neonový a polovodičový. </w:t>
      </w:r>
    </w:p>
    <w:p w:rsidR="00443FE1" w:rsidRPr="00535F64" w:rsidRDefault="00443FE1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295910</wp:posOffset>
            </wp:positionV>
            <wp:extent cx="3420745" cy="2565400"/>
            <wp:effectExtent l="19050" t="19050" r="27305" b="25400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4412EA" w:rsidRDefault="004412E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Chcete-li si lépe prohlédnout obrázek helium-neonového laseru, zvětšete obrázek tahem za pravý dolní roh. Popis obrázku je v angličtině.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43FE1" w:rsidRDefault="00443FE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443FE1" w:rsidRPr="00B344DA" w:rsidRDefault="00443FE1" w:rsidP="00443FE1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443FE1" w:rsidRPr="00535F64" w:rsidRDefault="00443FE1" w:rsidP="00443FE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295275</wp:posOffset>
            </wp:positionV>
            <wp:extent cx="3420110" cy="2565400"/>
            <wp:effectExtent l="19050" t="19050" r="27940" b="25400"/>
            <wp:wrapTopAndBottom/>
            <wp:docPr id="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43FE1" w:rsidRDefault="00443FE1" w:rsidP="00226359">
      <w:pPr>
        <w:rPr>
          <w:rFonts w:ascii="Times New Roman" w:hAnsi="Times New Roman"/>
          <w:sz w:val="24"/>
          <w:szCs w:val="24"/>
        </w:rPr>
      </w:pPr>
    </w:p>
    <w:p w:rsidR="00443FE1" w:rsidRDefault="00443FE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443FE1" w:rsidRDefault="00443FE1" w:rsidP="00443FE1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doc. ing. Ivan </w:t>
      </w:r>
      <w:proofErr w:type="spellStart"/>
      <w:r>
        <w:rPr>
          <w:rFonts w:ascii="Times New Roman" w:hAnsi="Times New Roman"/>
          <w:sz w:val="24"/>
          <w:szCs w:val="24"/>
        </w:rPr>
        <w:t>Štoll</w:t>
      </w:r>
      <w:proofErr w:type="spellEnd"/>
      <w:r>
        <w:rPr>
          <w:rFonts w:ascii="Times New Roman" w:hAnsi="Times New Roman"/>
          <w:sz w:val="24"/>
          <w:szCs w:val="24"/>
        </w:rPr>
        <w:t xml:space="preserve">, CSc.: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3., přepracovaného vydání Praha: nakl. Prometheus, 2003 ISBN 80-7196-241-4 kap. 3.5, s. 84 – 90</w:t>
      </w:r>
    </w:p>
    <w:p w:rsidR="00443FE1" w:rsidRDefault="00405A2C" w:rsidP="00443FE1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19" w:history="1">
        <w:r w:rsidRPr="004F510B">
          <w:rPr>
            <w:rStyle w:val="Hypertextovodkaz"/>
            <w:rFonts w:ascii="Times New Roman" w:hAnsi="Times New Roman"/>
            <w:sz w:val="24"/>
            <w:szCs w:val="24"/>
          </w:rPr>
          <w:t xml:space="preserve">http://www.cez.cz/cs/vzdelavani/multimedia/5.html </w:t>
        </w:r>
        <w:r w:rsidRPr="00405A2C">
          <w:rPr>
            <w:rFonts w:ascii="Times New Roman" w:hAnsi="Times New Roman"/>
            <w:sz w:val="24"/>
            <w:szCs w:val="24"/>
          </w:rPr>
          <w:t>citováno dne 21.8.2011 7:07</w:t>
        </w:r>
      </w:hyperlink>
      <w:bookmarkStart w:id="0" w:name="_GoBack"/>
      <w:bookmarkEnd w:id="0"/>
    </w:p>
    <w:p w:rsidR="00405A2C" w:rsidRPr="00405A2C" w:rsidRDefault="00405A2C" w:rsidP="00443FE1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0" w:history="1">
        <w:r w:rsidRPr="00A128F1">
          <w:rPr>
            <w:rStyle w:val="Hypertextovodkaz"/>
            <w:rFonts w:ascii="Times New Roman" w:hAnsi="Times New Roman"/>
            <w:sz w:val="24"/>
            <w:szCs w:val="24"/>
          </w:rPr>
          <w:t>http://phet.colorado.edu/new/simulations/sims.php?sim=Lasers</w:t>
        </w:r>
      </w:hyperlink>
      <w:r>
        <w:t xml:space="preserve">  </w:t>
      </w:r>
      <w:r w:rsidRPr="00405A2C">
        <w:rPr>
          <w:rFonts w:ascii="Times New Roman" w:hAnsi="Times New Roman"/>
          <w:sz w:val="24"/>
          <w:szCs w:val="24"/>
        </w:rPr>
        <w:t>citováno dne 22.8.2011</w:t>
      </w:r>
      <w:r>
        <w:t xml:space="preserve"> 10:02</w:t>
      </w:r>
    </w:p>
    <w:p w:rsidR="00405A2C" w:rsidRPr="00995C07" w:rsidRDefault="00405A2C" w:rsidP="00443FE1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1" w:history="1">
        <w:r w:rsidRPr="004F510B">
          <w:rPr>
            <w:rStyle w:val="Hypertextovodkaz"/>
            <w:rFonts w:ascii="Times New Roman" w:hAnsi="Times New Roman"/>
            <w:sz w:val="24"/>
            <w:szCs w:val="24"/>
          </w:rPr>
          <w:t>http://www.ian.cz/detart_fr.php?id=1508</w:t>
        </w:r>
      </w:hyperlink>
      <w:r>
        <w:rPr>
          <w:rFonts w:ascii="Times New Roman" w:hAnsi="Times New Roman"/>
          <w:sz w:val="24"/>
          <w:szCs w:val="24"/>
        </w:rPr>
        <w:t xml:space="preserve">  citováno dne 22.8.2011 10:04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2"/>
      <w:footerReference w:type="default" r:id="rId23"/>
      <w:footerReference w:type="first" r:id="rId2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3B5A" w:rsidRDefault="007A3B5A" w:rsidP="00B56746">
      <w:r>
        <w:separator/>
      </w:r>
    </w:p>
  </w:endnote>
  <w:endnote w:type="continuationSeparator" w:id="0">
    <w:p w:rsidR="007A3B5A" w:rsidRDefault="007A3B5A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9D0798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405A2C">
      <w:rPr>
        <w:rFonts w:ascii="Times New Roman" w:hAnsi="Times New Roman"/>
        <w:noProof/>
        <w:sz w:val="24"/>
        <w:szCs w:val="24"/>
      </w:rPr>
      <w:t>7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3B5A" w:rsidRDefault="007A3B5A" w:rsidP="00B56746">
      <w:r>
        <w:separator/>
      </w:r>
    </w:p>
  </w:footnote>
  <w:footnote w:type="continuationSeparator" w:id="0">
    <w:p w:rsidR="007A3B5A" w:rsidRDefault="007A3B5A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94042"/>
    <w:rsid w:val="000B532C"/>
    <w:rsid w:val="000D5431"/>
    <w:rsid w:val="001C7A70"/>
    <w:rsid w:val="002225F9"/>
    <w:rsid w:val="00226359"/>
    <w:rsid w:val="00253B50"/>
    <w:rsid w:val="003174BC"/>
    <w:rsid w:val="00325F24"/>
    <w:rsid w:val="003A2BDD"/>
    <w:rsid w:val="003D590A"/>
    <w:rsid w:val="003E7734"/>
    <w:rsid w:val="00405A2C"/>
    <w:rsid w:val="00434702"/>
    <w:rsid w:val="004412EA"/>
    <w:rsid w:val="00443FE1"/>
    <w:rsid w:val="00472D78"/>
    <w:rsid w:val="00493E31"/>
    <w:rsid w:val="004C669B"/>
    <w:rsid w:val="004D54E4"/>
    <w:rsid w:val="004E08B0"/>
    <w:rsid w:val="005164C4"/>
    <w:rsid w:val="00535F64"/>
    <w:rsid w:val="00575338"/>
    <w:rsid w:val="0060585F"/>
    <w:rsid w:val="006131F7"/>
    <w:rsid w:val="006F5EEC"/>
    <w:rsid w:val="00753B3A"/>
    <w:rsid w:val="00756471"/>
    <w:rsid w:val="007A3B5A"/>
    <w:rsid w:val="007A552C"/>
    <w:rsid w:val="008025AD"/>
    <w:rsid w:val="008434FA"/>
    <w:rsid w:val="00844B23"/>
    <w:rsid w:val="00853794"/>
    <w:rsid w:val="00896DB2"/>
    <w:rsid w:val="009312A5"/>
    <w:rsid w:val="00961D5B"/>
    <w:rsid w:val="00995DE9"/>
    <w:rsid w:val="009B2EF0"/>
    <w:rsid w:val="009B6019"/>
    <w:rsid w:val="009B6936"/>
    <w:rsid w:val="009D0798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D3D86"/>
    <w:rsid w:val="00C06433"/>
    <w:rsid w:val="00C50293"/>
    <w:rsid w:val="00C80F15"/>
    <w:rsid w:val="00CB7D72"/>
    <w:rsid w:val="00CD4256"/>
    <w:rsid w:val="00CD6FAC"/>
    <w:rsid w:val="00CF1B4C"/>
    <w:rsid w:val="00D3462F"/>
    <w:rsid w:val="00D50596"/>
    <w:rsid w:val="00D912CA"/>
    <w:rsid w:val="00D96C37"/>
    <w:rsid w:val="00E34740"/>
    <w:rsid w:val="00E46226"/>
    <w:rsid w:val="00E6520E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www.ian.cz/detart_fr.php?id=1508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://phet.colorado.edu/new/simulations/sims.php?sim=Lasers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hyperlink" Target="http://phet.colorado.edu/new/simulations/sims.php?sim=Lasers" TargetMode="External"/><Relationship Id="rId19" Type="http://schemas.openxmlformats.org/officeDocument/2006/relationships/hyperlink" Target="http://www.cez.cz/cs/vzdelavani/multimedia/5.html%20citov&#225;no%20dne%2021.8.2011%207:0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18</TotalTime>
  <Pages>7</Pages>
  <Words>231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4</cp:revision>
  <cp:lastPrinted>2011-05-16T11:41:00Z</cp:lastPrinted>
  <dcterms:created xsi:type="dcterms:W3CDTF">2011-08-21T04:53:00Z</dcterms:created>
  <dcterms:modified xsi:type="dcterms:W3CDTF">2011-08-22T08:04:00Z</dcterms:modified>
</cp:coreProperties>
</file>