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25056E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Základy společenských věd</w:t>
      </w:r>
    </w:p>
    <w:p w:rsidR="00072F68" w:rsidRPr="00072F68" w:rsidRDefault="00072F68">
      <w:pPr>
        <w:rPr>
          <w:rFonts w:ascii="Times New Roman" w:hAnsi="Times New Roman"/>
          <w:sz w:val="52"/>
          <w:szCs w:val="52"/>
        </w:rPr>
      </w:pPr>
    </w:p>
    <w:p w:rsidR="00072F68" w:rsidRPr="00E6520E" w:rsidRDefault="00D424C6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DEMOKRACIE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25056E">
        <w:rPr>
          <w:rFonts w:ascii="Times New Roman" w:hAnsi="Times New Roman"/>
          <w:sz w:val="32"/>
          <w:szCs w:val="32"/>
        </w:rPr>
        <w:t>Mgr. Lenka Kramářová</w:t>
      </w:r>
      <w:r w:rsidR="009F7810">
        <w:rPr>
          <w:rFonts w:ascii="Times New Roman" w:hAnsi="Times New Roman"/>
          <w:sz w:val="32"/>
          <w:szCs w:val="32"/>
        </w:rPr>
        <w:t xml:space="preserve">                       </w:t>
      </w:r>
    </w:p>
    <w:p w:rsidR="00072F68" w:rsidRPr="00B677F0" w:rsidRDefault="00072F68">
      <w:pPr>
        <w:rPr>
          <w:rFonts w:ascii="Times New Roman" w:hAnsi="Times New Roman"/>
          <w:sz w:val="24"/>
          <w:szCs w:val="24"/>
        </w:rPr>
      </w:pPr>
    </w:p>
    <w:p w:rsidR="00253B50" w:rsidRDefault="00B56746" w:rsidP="00AD4833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25056E" w:rsidRPr="00B344DA" w:rsidRDefault="0025056E" w:rsidP="0025056E">
      <w:pPr>
        <w:rPr>
          <w:rFonts w:ascii="Times New Roman" w:hAnsi="Times New Roman"/>
          <w:b/>
          <w:sz w:val="32"/>
          <w:szCs w:val="32"/>
        </w:rPr>
      </w:pPr>
    </w:p>
    <w:p w:rsidR="00013387" w:rsidRDefault="00073E8D" w:rsidP="00AD4833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596DD2EE" wp14:editId="504878C1">
            <wp:extent cx="5760085" cy="3238287"/>
            <wp:effectExtent l="0" t="0" r="0" b="63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0C4562" w:rsidP="00253B50">
      <w:pPr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Přehrajte</w:t>
      </w:r>
      <w:proofErr w:type="gramEnd"/>
      <w:r>
        <w:rPr>
          <w:rFonts w:ascii="Times New Roman" w:hAnsi="Times New Roman"/>
          <w:sz w:val="24"/>
          <w:szCs w:val="24"/>
        </w:rPr>
        <w:t xml:space="preserve"> studentům píseň Pane </w:t>
      </w:r>
      <w:proofErr w:type="gramStart"/>
      <w:r>
        <w:rPr>
          <w:rFonts w:ascii="Times New Roman" w:hAnsi="Times New Roman"/>
          <w:sz w:val="24"/>
          <w:szCs w:val="24"/>
        </w:rPr>
        <w:t>prezidente</w:t>
      </w:r>
      <w:proofErr w:type="gramEnd"/>
      <w:r>
        <w:rPr>
          <w:rFonts w:ascii="Times New Roman" w:hAnsi="Times New Roman"/>
          <w:sz w:val="24"/>
          <w:szCs w:val="24"/>
        </w:rPr>
        <w:t xml:space="preserve"> od Jaroslava Nohavici. Přehrávání spustíte kliknutím na obrázek. Poté veďte diskuzi podle pokynů vedle obrázku. </w:t>
      </w: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Pr="00535F64" w:rsidRDefault="00177444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Pr="00535F64" w:rsidRDefault="0025056E" w:rsidP="00253B50">
      <w:pPr>
        <w:rPr>
          <w:rFonts w:ascii="Times New Roman" w:hAnsi="Times New Roman"/>
          <w:sz w:val="24"/>
          <w:szCs w:val="24"/>
        </w:rPr>
      </w:pP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896DB2" w:rsidRDefault="00896DB2" w:rsidP="00253B50">
      <w:pPr>
        <w:rPr>
          <w:rFonts w:ascii="Times New Roman" w:hAnsi="Times New Roman"/>
          <w:sz w:val="24"/>
          <w:szCs w:val="24"/>
        </w:rPr>
      </w:pPr>
    </w:p>
    <w:p w:rsidR="00896DB2" w:rsidRPr="00535F64" w:rsidRDefault="00896DB2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253B50" w:rsidRPr="00B344DA" w:rsidRDefault="00CD4256" w:rsidP="00896DB2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073E8D" w:rsidP="00896DB2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12968486" wp14:editId="0505F45D">
            <wp:extent cx="5760085" cy="3238287"/>
            <wp:effectExtent l="0" t="0" r="0" b="63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B344DA" w:rsidRDefault="000C4562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Výklad – lze upravit, omezit nebo rozšířit. </w:t>
      </w:r>
    </w:p>
    <w:p w:rsidR="00177444" w:rsidRDefault="00177444" w:rsidP="00896DB2">
      <w:pPr>
        <w:rPr>
          <w:rFonts w:ascii="Times New Roman" w:hAnsi="Times New Roman"/>
          <w:sz w:val="24"/>
          <w:szCs w:val="24"/>
        </w:rPr>
      </w:pPr>
    </w:p>
    <w:p w:rsidR="00177444" w:rsidRPr="00535F64" w:rsidRDefault="00177444" w:rsidP="00896DB2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E3474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Default="00253B50" w:rsidP="00253B50">
      <w:pPr>
        <w:rPr>
          <w:rFonts w:ascii="Times New Roman" w:hAnsi="Times New Roman"/>
          <w:sz w:val="24"/>
          <w:szCs w:val="24"/>
        </w:rPr>
      </w:pPr>
    </w:p>
    <w:p w:rsidR="00B344DA" w:rsidRDefault="00B344DA" w:rsidP="00253B50">
      <w:pPr>
        <w:rPr>
          <w:rFonts w:ascii="Times New Roman" w:hAnsi="Times New Roman"/>
          <w:sz w:val="24"/>
          <w:szCs w:val="24"/>
        </w:rPr>
      </w:pPr>
    </w:p>
    <w:p w:rsidR="00B344DA" w:rsidRDefault="00B344DA" w:rsidP="00253B50">
      <w:pPr>
        <w:rPr>
          <w:rFonts w:ascii="Times New Roman" w:hAnsi="Times New Roman"/>
          <w:sz w:val="24"/>
          <w:szCs w:val="24"/>
        </w:rPr>
      </w:pPr>
    </w:p>
    <w:p w:rsidR="00B344DA" w:rsidRDefault="00B344DA" w:rsidP="00253B50">
      <w:pPr>
        <w:rPr>
          <w:rFonts w:ascii="Times New Roman" w:hAnsi="Times New Roman"/>
          <w:sz w:val="24"/>
          <w:szCs w:val="24"/>
        </w:rPr>
      </w:pPr>
    </w:p>
    <w:p w:rsidR="00B344DA" w:rsidRPr="00535F64" w:rsidRDefault="00B344DA" w:rsidP="00253B50">
      <w:pPr>
        <w:rPr>
          <w:rFonts w:ascii="Times New Roman" w:hAnsi="Times New Roman"/>
          <w:sz w:val="24"/>
          <w:szCs w:val="24"/>
        </w:rPr>
      </w:pPr>
    </w:p>
    <w:p w:rsidR="00253B50" w:rsidRDefault="00253B50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Pr="00535F64" w:rsidRDefault="0025056E" w:rsidP="00253B50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25056E" w:rsidRDefault="0025056E" w:rsidP="0025056E">
      <w:pPr>
        <w:rPr>
          <w:rFonts w:ascii="Times New Roman" w:hAnsi="Times New Roman"/>
          <w:b/>
          <w:noProof/>
          <w:sz w:val="32"/>
          <w:szCs w:val="32"/>
        </w:rPr>
      </w:pPr>
    </w:p>
    <w:p w:rsidR="00D50F7B" w:rsidRDefault="00D50F7B" w:rsidP="0025056E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59275F08" wp14:editId="582B2257">
            <wp:extent cx="5760085" cy="3238287"/>
            <wp:effectExtent l="0" t="0" r="0" b="63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056E" w:rsidRPr="00B344DA" w:rsidRDefault="0025056E" w:rsidP="0025056E">
      <w:pPr>
        <w:rPr>
          <w:rFonts w:ascii="Times New Roman" w:hAnsi="Times New Roman"/>
          <w:b/>
          <w:noProof/>
          <w:sz w:val="32"/>
          <w:szCs w:val="32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25056E" w:rsidRDefault="000C4562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Pokračování výkladu.</w:t>
      </w: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253B50" w:rsidRDefault="00253B50" w:rsidP="00013387">
      <w:pPr>
        <w:rPr>
          <w:noProof/>
          <w:lang w:eastAsia="cs-CZ"/>
        </w:rPr>
      </w:pPr>
    </w:p>
    <w:p w:rsidR="0025056E" w:rsidRPr="00535F64" w:rsidRDefault="00073E8D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494553E6" wp14:editId="15048804">
            <wp:extent cx="5760085" cy="3238287"/>
            <wp:effectExtent l="0" t="0" r="0" b="63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0C4562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Využijte metodu brainstormingu, volné nápady studentů zapisujte na volné linky. O jednotlivých návrzích diskutujte. Poté přejděte k následujícímu výkladu.  </w:t>
      </w:r>
    </w:p>
    <w:p w:rsidR="00CC4673" w:rsidRDefault="00CC4673" w:rsidP="00253B50">
      <w:pPr>
        <w:rPr>
          <w:rFonts w:ascii="Times New Roman" w:hAnsi="Times New Roman"/>
          <w:sz w:val="24"/>
          <w:szCs w:val="24"/>
        </w:rPr>
      </w:pPr>
    </w:p>
    <w:p w:rsidR="00CC4673" w:rsidRDefault="00CC4673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073E8D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001E6D24" wp14:editId="009BE569">
            <wp:extent cx="5760085" cy="3238287"/>
            <wp:effectExtent l="0" t="0" r="0" b="63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0C4562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Výklad – lze upravit, omezit nebo rozšířit. </w:t>
      </w: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D50F7B" w:rsidRDefault="00D50F7B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D7AE9" w:rsidRDefault="000D7AE9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D50F7B" w:rsidRDefault="00D50F7B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65DC0C98" wp14:editId="7EB1E0D9">
            <wp:extent cx="5760085" cy="3238287"/>
            <wp:effectExtent l="0" t="0" r="0" b="63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7AE9" w:rsidRPr="00B344DA" w:rsidRDefault="000D7AE9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C4562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Pokračování výkladu.</w:t>
      </w: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D7AE9" w:rsidRDefault="000D7AE9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0D7AE9" w:rsidRPr="00B344DA" w:rsidRDefault="00073E8D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4C3D68A0" wp14:editId="47EAB796">
            <wp:extent cx="5760085" cy="3238287"/>
            <wp:effectExtent l="0" t="0" r="0" b="63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C4562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Pokračování výkladu.</w:t>
      </w: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D7AE9" w:rsidRDefault="000D7AE9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D50F7B" w:rsidRDefault="00D50F7B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59CF8B66" wp14:editId="51690AF8">
            <wp:extent cx="5760085" cy="3238287"/>
            <wp:effectExtent l="0" t="0" r="0" b="63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7AE9" w:rsidRPr="00B344DA" w:rsidRDefault="000D7AE9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C4562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Pokračování výkladu. </w:t>
      </w: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151BD6" w:rsidP="00830631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14773601" wp14:editId="7FBB1C27">
            <wp:extent cx="5760085" cy="3238287"/>
            <wp:effectExtent l="0" t="0" r="0" b="635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0631" w:rsidRPr="000C4562" w:rsidRDefault="00830631" w:rsidP="00830631">
      <w:pPr>
        <w:rPr>
          <w:rFonts w:ascii="Times New Roman" w:hAnsi="Times New Roman"/>
          <w:noProof/>
          <w:sz w:val="24"/>
          <w:szCs w:val="24"/>
        </w:rPr>
      </w:pPr>
    </w:p>
    <w:p w:rsidR="00830631" w:rsidRPr="000C4562" w:rsidRDefault="00830631" w:rsidP="00830631">
      <w:pPr>
        <w:rPr>
          <w:rFonts w:ascii="Times New Roman" w:hAnsi="Times New Roman"/>
          <w:noProof/>
          <w:sz w:val="24"/>
          <w:szCs w:val="24"/>
        </w:rPr>
      </w:pPr>
    </w:p>
    <w:p w:rsidR="00830631" w:rsidRPr="000C4562" w:rsidRDefault="000C4562" w:rsidP="00830631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Postupně odkrývejte fotografii odstraňováním jednotlivých čtverců. Průběžně nechávejte studenty hádat, kdo je na fotografii. Správná odpověď je </w:t>
      </w:r>
      <w:r w:rsidR="0059344F">
        <w:rPr>
          <w:rFonts w:ascii="Times New Roman" w:hAnsi="Times New Roman"/>
          <w:noProof/>
          <w:sz w:val="24"/>
          <w:szCs w:val="24"/>
        </w:rPr>
        <w:t>T</w:t>
      </w:r>
      <w:r>
        <w:rPr>
          <w:rFonts w:ascii="Times New Roman" w:hAnsi="Times New Roman"/>
          <w:noProof/>
          <w:sz w:val="24"/>
          <w:szCs w:val="24"/>
        </w:rPr>
        <w:t xml:space="preserve">omáš G. Masaryk. Můžete diskutovat o tom, jak vnímal Masaryk demokracii, co pro něj znamenala atd. </w:t>
      </w:r>
    </w:p>
    <w:p w:rsidR="00830631" w:rsidRPr="000C4562" w:rsidRDefault="00830631" w:rsidP="00830631">
      <w:pPr>
        <w:rPr>
          <w:rFonts w:ascii="Times New Roman" w:hAnsi="Times New Roman"/>
          <w:noProof/>
          <w:sz w:val="24"/>
          <w:szCs w:val="24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0D7AE9" w:rsidRDefault="00830631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151BD6" w:rsidP="00830631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331871FB" wp14:editId="2717031A">
            <wp:extent cx="5760085" cy="3238287"/>
            <wp:effectExtent l="0" t="0" r="0" b="63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0631" w:rsidRPr="000C4562" w:rsidRDefault="00830631" w:rsidP="00830631">
      <w:pPr>
        <w:rPr>
          <w:rFonts w:ascii="Times New Roman" w:hAnsi="Times New Roman"/>
          <w:noProof/>
          <w:sz w:val="24"/>
          <w:szCs w:val="24"/>
        </w:rPr>
      </w:pPr>
    </w:p>
    <w:p w:rsidR="00830631" w:rsidRPr="000C4562" w:rsidRDefault="00830631" w:rsidP="00830631">
      <w:pPr>
        <w:rPr>
          <w:rFonts w:ascii="Times New Roman" w:hAnsi="Times New Roman"/>
          <w:noProof/>
          <w:sz w:val="24"/>
          <w:szCs w:val="24"/>
        </w:rPr>
      </w:pPr>
    </w:p>
    <w:p w:rsidR="0059344F" w:rsidRPr="000C4562" w:rsidRDefault="0059344F" w:rsidP="0059344F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Postupně odkrývejte fotografii odstraňováním jednotlivých čtverců. Průběžně nechávejte studenty hádat, kdo je na fotografii. Správná odpověď je Karel Čapek. Můžete diskutovat o přátelském vztahu Masaryka a Čapka, o jejich rozhovorech, o díle Karla Čapka Hovory s TGM, případně můžete zařadit ukázku z této knihy – rozmluvy a úvahy o demokracii. </w:t>
      </w:r>
    </w:p>
    <w:p w:rsidR="00830631" w:rsidRPr="000C4562" w:rsidRDefault="000C4562" w:rsidP="00830631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 </w:t>
      </w:r>
    </w:p>
    <w:p w:rsidR="00830631" w:rsidRPr="000C4562" w:rsidRDefault="00830631" w:rsidP="00830631">
      <w:pPr>
        <w:rPr>
          <w:rFonts w:ascii="Times New Roman" w:hAnsi="Times New Roman"/>
          <w:noProof/>
          <w:sz w:val="24"/>
          <w:szCs w:val="24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D50F7B" w:rsidRDefault="00D50F7B" w:rsidP="00830631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52558A41" wp14:editId="006F4280">
            <wp:extent cx="5760085" cy="3238287"/>
            <wp:effectExtent l="0" t="0" r="0" b="635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  <w:bookmarkStart w:id="0" w:name="_GoBack"/>
      <w:bookmarkEnd w:id="0"/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sectPr w:rsidR="00830631" w:rsidSect="00013387">
      <w:headerReference w:type="default" r:id="rId21"/>
      <w:footerReference w:type="default" r:id="rId22"/>
      <w:footerReference w:type="first" r:id="rId23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3749D" w:rsidRDefault="0013749D" w:rsidP="00B56746">
      <w:r>
        <w:separator/>
      </w:r>
    </w:p>
  </w:endnote>
  <w:endnote w:type="continuationSeparator" w:id="0">
    <w:p w:rsidR="0013749D" w:rsidRDefault="0013749D" w:rsidP="00B56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64C4" w:rsidRDefault="004C669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 w:rsidR="005164C4"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 w:rsidR="005164C4">
      <w:rPr>
        <w:rFonts w:ascii="Times New Roman" w:hAnsi="Times New Roman"/>
        <w:i/>
      </w:rPr>
      <w:t>tátním rozpočtem České republiky</w:t>
    </w:r>
  </w:p>
  <w:p w:rsidR="004C669B" w:rsidRPr="00EE07D5" w:rsidRDefault="007A552C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4C669B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D50F7B">
      <w:rPr>
        <w:rFonts w:ascii="Times New Roman" w:hAnsi="Times New Roman"/>
        <w:noProof/>
        <w:sz w:val="24"/>
        <w:szCs w:val="24"/>
      </w:rPr>
      <w:t>12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669B" w:rsidRPr="00E46226" w:rsidRDefault="004C669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3749D" w:rsidRDefault="0013749D" w:rsidP="00B56746">
      <w:r>
        <w:separator/>
      </w:r>
    </w:p>
  </w:footnote>
  <w:footnote w:type="continuationSeparator" w:id="0">
    <w:p w:rsidR="0013749D" w:rsidRDefault="0013749D" w:rsidP="00B567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810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 w:rsidR="009F7810">
      <w:rPr>
        <w:rFonts w:ascii="Times New Roman" w:hAnsi="Times New Roman"/>
        <w:i/>
      </w:rPr>
      <w:t xml:space="preserve">aváděním interaktivních prvků </w:t>
    </w:r>
  </w:p>
  <w:p w:rsidR="004C669B" w:rsidRPr="00EE07D5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FC90BFA4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D623D8D"/>
    <w:multiLevelType w:val="hybridMultilevel"/>
    <w:tmpl w:val="BE44A9DE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0400"/>
    <w:rsid w:val="00013387"/>
    <w:rsid w:val="00072F68"/>
    <w:rsid w:val="00073E8D"/>
    <w:rsid w:val="00084174"/>
    <w:rsid w:val="000B532C"/>
    <w:rsid w:val="000C4562"/>
    <w:rsid w:val="000D7AE9"/>
    <w:rsid w:val="0013749D"/>
    <w:rsid w:val="00151BD6"/>
    <w:rsid w:val="00177444"/>
    <w:rsid w:val="001A2B1C"/>
    <w:rsid w:val="001A2D84"/>
    <w:rsid w:val="001C7A70"/>
    <w:rsid w:val="002225F9"/>
    <w:rsid w:val="00226359"/>
    <w:rsid w:val="0025056E"/>
    <w:rsid w:val="00253B50"/>
    <w:rsid w:val="00253C0F"/>
    <w:rsid w:val="003174BC"/>
    <w:rsid w:val="003D590A"/>
    <w:rsid w:val="00434702"/>
    <w:rsid w:val="00472D78"/>
    <w:rsid w:val="004C669B"/>
    <w:rsid w:val="004E08B0"/>
    <w:rsid w:val="005164C4"/>
    <w:rsid w:val="00535F64"/>
    <w:rsid w:val="0059344F"/>
    <w:rsid w:val="005D0F06"/>
    <w:rsid w:val="0060585F"/>
    <w:rsid w:val="006131F7"/>
    <w:rsid w:val="006534C4"/>
    <w:rsid w:val="006F5EEC"/>
    <w:rsid w:val="0075236F"/>
    <w:rsid w:val="00756471"/>
    <w:rsid w:val="007A552C"/>
    <w:rsid w:val="008025AD"/>
    <w:rsid w:val="008074FE"/>
    <w:rsid w:val="00830631"/>
    <w:rsid w:val="00844B23"/>
    <w:rsid w:val="00853794"/>
    <w:rsid w:val="00896DB2"/>
    <w:rsid w:val="00961D5B"/>
    <w:rsid w:val="009B6019"/>
    <w:rsid w:val="009B6936"/>
    <w:rsid w:val="009F7810"/>
    <w:rsid w:val="00A02852"/>
    <w:rsid w:val="00A117ED"/>
    <w:rsid w:val="00AB0400"/>
    <w:rsid w:val="00AD23CA"/>
    <w:rsid w:val="00AD4833"/>
    <w:rsid w:val="00B105F6"/>
    <w:rsid w:val="00B23077"/>
    <w:rsid w:val="00B344DA"/>
    <w:rsid w:val="00B429BF"/>
    <w:rsid w:val="00B56746"/>
    <w:rsid w:val="00B677F0"/>
    <w:rsid w:val="00B827B1"/>
    <w:rsid w:val="00BD00E8"/>
    <w:rsid w:val="00C06433"/>
    <w:rsid w:val="00C80F15"/>
    <w:rsid w:val="00CC4673"/>
    <w:rsid w:val="00CD4256"/>
    <w:rsid w:val="00CD6FAC"/>
    <w:rsid w:val="00D17FBD"/>
    <w:rsid w:val="00D424C6"/>
    <w:rsid w:val="00D50596"/>
    <w:rsid w:val="00D50F7B"/>
    <w:rsid w:val="00D96C37"/>
    <w:rsid w:val="00E34740"/>
    <w:rsid w:val="00E46226"/>
    <w:rsid w:val="00E6520E"/>
    <w:rsid w:val="00EE07D5"/>
    <w:rsid w:val="00F06876"/>
    <w:rsid w:val="00F44267"/>
    <w:rsid w:val="00F8728D"/>
    <w:rsid w:val="00F87C6D"/>
    <w:rsid w:val="00FC5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ramarova\AppData\Local\Microsoft\Windows\Temporary%20Internet%20Files\Low\Content.IE5\39BYVPVQ\InovaceSablonaGO%5b1%5d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InovaceSablonaGO[1]</Template>
  <TotalTime>47</TotalTime>
  <Pages>12</Pages>
  <Words>251</Words>
  <Characters>1486</Characters>
  <Application>Microsoft Office Word</Application>
  <DocSecurity>0</DocSecurity>
  <Lines>12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1734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kramarova</dc:creator>
  <cp:lastModifiedBy>kramarova</cp:lastModifiedBy>
  <cp:revision>14</cp:revision>
  <cp:lastPrinted>2011-05-16T11:41:00Z</cp:lastPrinted>
  <dcterms:created xsi:type="dcterms:W3CDTF">2011-07-24T18:19:00Z</dcterms:created>
  <dcterms:modified xsi:type="dcterms:W3CDTF">2011-09-18T19:54:00Z</dcterms:modified>
</cp:coreProperties>
</file>