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25056E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Základy společenských věd</w:t>
      </w: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</w:p>
    <w:p w:rsidR="00072F68" w:rsidRPr="00E6520E" w:rsidRDefault="001D693E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FORMY STÁTU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25056E">
        <w:rPr>
          <w:rFonts w:ascii="Times New Roman" w:hAnsi="Times New Roman"/>
          <w:sz w:val="32"/>
          <w:szCs w:val="32"/>
        </w:rPr>
        <w:t>Mgr. Lenka Kramářová</w:t>
      </w:r>
      <w:r w:rsidR="009F7810">
        <w:rPr>
          <w:rFonts w:ascii="Times New Roman" w:hAnsi="Times New Roman"/>
          <w:sz w:val="32"/>
          <w:szCs w:val="32"/>
        </w:rPr>
        <w:t xml:space="preserve"> 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Default="00B56746" w:rsidP="00AD4833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25056E" w:rsidRPr="00B344DA" w:rsidRDefault="0025056E" w:rsidP="0025056E">
      <w:pPr>
        <w:rPr>
          <w:rFonts w:ascii="Times New Roman" w:hAnsi="Times New Roman"/>
          <w:b/>
          <w:sz w:val="32"/>
          <w:szCs w:val="32"/>
        </w:rPr>
      </w:pPr>
    </w:p>
    <w:p w:rsidR="00013387" w:rsidRDefault="001D693E" w:rsidP="00AD4833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04F3381E" wp14:editId="20A2CC7F">
            <wp:extent cx="5760085" cy="3238287"/>
            <wp:effectExtent l="0" t="0" r="0" b="63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BF7B17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Hledejte společně se studenty příklady států a vepište je na volné linky. Příklady odpovědí jsou uvedeny na následující straně. </w:t>
      </w: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Pr="00535F64" w:rsidRDefault="00177444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Pr="00535F64" w:rsidRDefault="0025056E" w:rsidP="00253B50">
      <w:pPr>
        <w:rPr>
          <w:rFonts w:ascii="Times New Roman" w:hAnsi="Times New Roman"/>
          <w:sz w:val="24"/>
          <w:szCs w:val="24"/>
        </w:rPr>
      </w:pP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896DB2" w:rsidRDefault="00896DB2" w:rsidP="00253B50">
      <w:pPr>
        <w:rPr>
          <w:rFonts w:ascii="Times New Roman" w:hAnsi="Times New Roman"/>
          <w:sz w:val="24"/>
          <w:szCs w:val="24"/>
        </w:rPr>
      </w:pPr>
    </w:p>
    <w:p w:rsidR="00896DB2" w:rsidRPr="00535F64" w:rsidRDefault="00896DB2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253B50" w:rsidRPr="00B344DA" w:rsidRDefault="00CD4256" w:rsidP="00896DB2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1D693E" w:rsidP="00896DB2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4F76ABFD" wp14:editId="30D4C79A">
            <wp:extent cx="5760085" cy="3238287"/>
            <wp:effectExtent l="0" t="0" r="0" b="63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B344DA" w:rsidRDefault="00BF7B17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Příklady odpovědí. </w:t>
      </w:r>
    </w:p>
    <w:p w:rsidR="00177444" w:rsidRDefault="00177444" w:rsidP="00896DB2">
      <w:pPr>
        <w:rPr>
          <w:rFonts w:ascii="Times New Roman" w:hAnsi="Times New Roman"/>
          <w:sz w:val="24"/>
          <w:szCs w:val="24"/>
        </w:rPr>
      </w:pPr>
    </w:p>
    <w:p w:rsidR="00177444" w:rsidRPr="00535F64" w:rsidRDefault="00177444" w:rsidP="00896DB2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E3474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Default="00253B50" w:rsidP="00253B50">
      <w:pPr>
        <w:rPr>
          <w:rFonts w:ascii="Times New Roman" w:hAnsi="Times New Roman"/>
          <w:sz w:val="24"/>
          <w:szCs w:val="24"/>
        </w:rPr>
      </w:pPr>
    </w:p>
    <w:p w:rsidR="00B344DA" w:rsidRDefault="00B344DA" w:rsidP="00253B50">
      <w:pPr>
        <w:rPr>
          <w:rFonts w:ascii="Times New Roman" w:hAnsi="Times New Roman"/>
          <w:sz w:val="24"/>
          <w:szCs w:val="24"/>
        </w:rPr>
      </w:pPr>
    </w:p>
    <w:p w:rsidR="00B344DA" w:rsidRDefault="00B344DA" w:rsidP="00253B50">
      <w:pPr>
        <w:rPr>
          <w:rFonts w:ascii="Times New Roman" w:hAnsi="Times New Roman"/>
          <w:sz w:val="24"/>
          <w:szCs w:val="24"/>
        </w:rPr>
      </w:pPr>
    </w:p>
    <w:p w:rsidR="00B344DA" w:rsidRDefault="00B344DA" w:rsidP="00253B50">
      <w:pPr>
        <w:rPr>
          <w:rFonts w:ascii="Times New Roman" w:hAnsi="Times New Roman"/>
          <w:sz w:val="24"/>
          <w:szCs w:val="24"/>
        </w:rPr>
      </w:pPr>
    </w:p>
    <w:p w:rsidR="00B344DA" w:rsidRPr="00535F64" w:rsidRDefault="00B344DA" w:rsidP="00253B50">
      <w:pPr>
        <w:rPr>
          <w:rFonts w:ascii="Times New Roman" w:hAnsi="Times New Roman"/>
          <w:sz w:val="24"/>
          <w:szCs w:val="24"/>
        </w:rPr>
      </w:pPr>
    </w:p>
    <w:p w:rsidR="00253B50" w:rsidRDefault="00253B50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Pr="00535F64" w:rsidRDefault="0025056E" w:rsidP="00253B50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25056E" w:rsidRDefault="0025056E" w:rsidP="0025056E">
      <w:pPr>
        <w:rPr>
          <w:rFonts w:ascii="Times New Roman" w:hAnsi="Times New Roman"/>
          <w:b/>
          <w:noProof/>
          <w:sz w:val="32"/>
          <w:szCs w:val="32"/>
        </w:rPr>
      </w:pPr>
    </w:p>
    <w:p w:rsidR="0025056E" w:rsidRPr="00B344DA" w:rsidRDefault="001D693E" w:rsidP="0025056E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3457FCF2" wp14:editId="10E7DCFA">
            <wp:extent cx="5760085" cy="3238287"/>
            <wp:effectExtent l="0" t="0" r="0" b="63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25056E" w:rsidRDefault="00BF7B17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Výklad – lze upravit, zkrátit nebo rozšířit. Diskutujte spolu se studenty o posledním bodu. </w:t>
      </w: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Pr="00535F64" w:rsidRDefault="0025056E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253B50" w:rsidRDefault="00253B50" w:rsidP="00013387">
      <w:pPr>
        <w:rPr>
          <w:noProof/>
          <w:lang w:eastAsia="cs-CZ"/>
        </w:rPr>
      </w:pPr>
    </w:p>
    <w:p w:rsidR="0025056E" w:rsidRPr="00535F64" w:rsidRDefault="001D693E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311D4F52" wp14:editId="74E44380">
            <wp:extent cx="5760085" cy="3238287"/>
            <wp:effectExtent l="0" t="0" r="0" b="63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FC5230" w:rsidRDefault="00BF7B17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Výklad a zároveň odpověď na poslední bod výkladu z předcházející strany. Můžete se studenty diskutovat o tom, zda volby v ČR konané v posledních letech skutečně splňují všechny tyto podmínky. </w:t>
      </w:r>
    </w:p>
    <w:p w:rsidR="00CC4673" w:rsidRDefault="00CC4673" w:rsidP="00253B50">
      <w:pPr>
        <w:rPr>
          <w:rFonts w:ascii="Times New Roman" w:hAnsi="Times New Roman"/>
          <w:sz w:val="24"/>
          <w:szCs w:val="24"/>
        </w:rPr>
      </w:pPr>
    </w:p>
    <w:p w:rsidR="00CC4673" w:rsidRDefault="00CC4673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1D693E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21939BC4" wp14:editId="549ED2A9">
            <wp:extent cx="5760085" cy="3238287"/>
            <wp:effectExtent l="0" t="0" r="0" b="63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BF7B17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Výklad – lze upravit, omezit nebo rozšířit.</w:t>
      </w: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D7AE9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0D7AE9" w:rsidRPr="00B344DA" w:rsidRDefault="001D693E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208A86EF" wp14:editId="0FDA3CDE">
            <wp:extent cx="5760085" cy="3238287"/>
            <wp:effectExtent l="0" t="0" r="0" b="63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BF7B17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Pokračování výkladu. </w:t>
      </w: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D7AE9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0D7AE9" w:rsidRPr="00B344DA" w:rsidRDefault="001D693E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0A173CF7" wp14:editId="298ECC07">
            <wp:extent cx="5760085" cy="3238287"/>
            <wp:effectExtent l="0" t="0" r="0" b="63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BF7B17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Pokračování výkladu. </w:t>
      </w: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D7AE9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0D7AE9" w:rsidRPr="00B344DA" w:rsidRDefault="001D693E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4730D4B0" wp14:editId="0E89D3E0">
            <wp:extent cx="5760085" cy="3238287"/>
            <wp:effectExtent l="0" t="0" r="0" b="63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  <w:bookmarkStart w:id="0" w:name="_GoBack"/>
      <w:bookmarkEnd w:id="0"/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sectPr w:rsidR="000D7AE9" w:rsidSect="00013387">
      <w:headerReference w:type="default" r:id="rId18"/>
      <w:footerReference w:type="default" r:id="rId19"/>
      <w:footerReference w:type="first" r:id="rId20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4771A" w:rsidRDefault="0034771A" w:rsidP="00B56746">
      <w:r>
        <w:separator/>
      </w:r>
    </w:p>
  </w:endnote>
  <w:endnote w:type="continuationSeparator" w:id="0">
    <w:p w:rsidR="0034771A" w:rsidRDefault="0034771A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7A552C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BF7B17">
      <w:rPr>
        <w:rFonts w:ascii="Times New Roman" w:hAnsi="Times New Roman"/>
        <w:noProof/>
        <w:sz w:val="24"/>
        <w:szCs w:val="24"/>
      </w:rPr>
      <w:t>9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4771A" w:rsidRDefault="0034771A" w:rsidP="00B56746">
      <w:r>
        <w:separator/>
      </w:r>
    </w:p>
  </w:footnote>
  <w:footnote w:type="continuationSeparator" w:id="0">
    <w:p w:rsidR="0034771A" w:rsidRDefault="0034771A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FC90BFA4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D623D8D"/>
    <w:multiLevelType w:val="hybridMultilevel"/>
    <w:tmpl w:val="BE44A9DE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0400"/>
    <w:rsid w:val="00013387"/>
    <w:rsid w:val="00071457"/>
    <w:rsid w:val="00072F68"/>
    <w:rsid w:val="00084174"/>
    <w:rsid w:val="000B532C"/>
    <w:rsid w:val="000D7AE9"/>
    <w:rsid w:val="00177444"/>
    <w:rsid w:val="001A2B1C"/>
    <w:rsid w:val="001A2D84"/>
    <w:rsid w:val="001C7A70"/>
    <w:rsid w:val="001D693E"/>
    <w:rsid w:val="002225F9"/>
    <w:rsid w:val="00226359"/>
    <w:rsid w:val="0025056E"/>
    <w:rsid w:val="00253B50"/>
    <w:rsid w:val="003174BC"/>
    <w:rsid w:val="0034771A"/>
    <w:rsid w:val="003D590A"/>
    <w:rsid w:val="00434702"/>
    <w:rsid w:val="00472D78"/>
    <w:rsid w:val="004C669B"/>
    <w:rsid w:val="004E08B0"/>
    <w:rsid w:val="005164C4"/>
    <w:rsid w:val="00535F64"/>
    <w:rsid w:val="005D0F06"/>
    <w:rsid w:val="0060585F"/>
    <w:rsid w:val="006131F7"/>
    <w:rsid w:val="006534C4"/>
    <w:rsid w:val="006F5EEC"/>
    <w:rsid w:val="0075236F"/>
    <w:rsid w:val="00756471"/>
    <w:rsid w:val="007A552C"/>
    <w:rsid w:val="008025AD"/>
    <w:rsid w:val="008074FE"/>
    <w:rsid w:val="00830631"/>
    <w:rsid w:val="00844B23"/>
    <w:rsid w:val="00853794"/>
    <w:rsid w:val="00896DB2"/>
    <w:rsid w:val="00961D5B"/>
    <w:rsid w:val="009B6019"/>
    <w:rsid w:val="009B6936"/>
    <w:rsid w:val="009F7810"/>
    <w:rsid w:val="00A02852"/>
    <w:rsid w:val="00A117ED"/>
    <w:rsid w:val="00AB0400"/>
    <w:rsid w:val="00AD23CA"/>
    <w:rsid w:val="00AD4833"/>
    <w:rsid w:val="00B105F6"/>
    <w:rsid w:val="00B23077"/>
    <w:rsid w:val="00B344DA"/>
    <w:rsid w:val="00B429BF"/>
    <w:rsid w:val="00B56746"/>
    <w:rsid w:val="00B677F0"/>
    <w:rsid w:val="00B827B1"/>
    <w:rsid w:val="00BD00E8"/>
    <w:rsid w:val="00BF7B17"/>
    <w:rsid w:val="00C06433"/>
    <w:rsid w:val="00C80F15"/>
    <w:rsid w:val="00CC4673"/>
    <w:rsid w:val="00CD4256"/>
    <w:rsid w:val="00CD6FAC"/>
    <w:rsid w:val="00D50596"/>
    <w:rsid w:val="00D96C37"/>
    <w:rsid w:val="00E34740"/>
    <w:rsid w:val="00E416D1"/>
    <w:rsid w:val="00E46226"/>
    <w:rsid w:val="00E6520E"/>
    <w:rsid w:val="00EE07D5"/>
    <w:rsid w:val="00F06876"/>
    <w:rsid w:val="00F44267"/>
    <w:rsid w:val="00F8728D"/>
    <w:rsid w:val="00F87C6D"/>
    <w:rsid w:val="00FC5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header" Target="header1.xml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ramarova\AppData\Local\Microsoft\Windows\Temporary%20Internet%20Files\Low\Content.IE5\39BYVPVQ\InovaceSablonaGO%5b1%5d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InovaceSablonaGO[1]</Template>
  <TotalTime>151</TotalTime>
  <Pages>9</Pages>
  <Words>156</Words>
  <Characters>924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1078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kramarova</dc:creator>
  <cp:lastModifiedBy>kramarova</cp:lastModifiedBy>
  <cp:revision>12</cp:revision>
  <cp:lastPrinted>2011-05-16T11:41:00Z</cp:lastPrinted>
  <dcterms:created xsi:type="dcterms:W3CDTF">2011-07-24T18:19:00Z</dcterms:created>
  <dcterms:modified xsi:type="dcterms:W3CDTF">2011-08-22T12:53:00Z</dcterms:modified>
</cp:coreProperties>
</file>