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4C30" w:rsidRPr="00B677F0" w:rsidRDefault="00084C30">
      <w:pPr>
        <w:rPr>
          <w:rFonts w:ascii="Times New Roman" w:hAnsi="Times New Roman"/>
          <w:sz w:val="24"/>
          <w:szCs w:val="24"/>
        </w:rPr>
      </w:pPr>
      <w:r w:rsidRPr="00592D2F">
        <w:rPr>
          <w:rFonts w:ascii="Times New Roman" w:hAnsi="Times New Roman"/>
          <w:noProof/>
          <w:sz w:val="24"/>
          <w:szCs w:val="24"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4" o:spid="_x0000_i1025" type="#_x0000_t75" alt="logaBezGO.jpg" style="width:450.75pt;height:99.75pt;visibility:visible">
            <v:imagedata r:id="rId7" o:title=""/>
          </v:shape>
        </w:pict>
      </w:r>
    </w:p>
    <w:p w:rsidR="00084C30" w:rsidRPr="00B677F0" w:rsidRDefault="00084C30">
      <w:pPr>
        <w:rPr>
          <w:rFonts w:ascii="Times New Roman" w:hAnsi="Times New Roman"/>
          <w:sz w:val="24"/>
          <w:szCs w:val="24"/>
        </w:rPr>
      </w:pPr>
    </w:p>
    <w:p w:rsidR="00084C30" w:rsidRPr="00B677F0" w:rsidRDefault="00084C30">
      <w:pPr>
        <w:rPr>
          <w:rFonts w:ascii="Times New Roman" w:hAnsi="Times New Roman"/>
          <w:sz w:val="24"/>
          <w:szCs w:val="24"/>
        </w:rPr>
      </w:pPr>
    </w:p>
    <w:p w:rsidR="00084C30" w:rsidRPr="00B677F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084C30" w:rsidRDefault="00084C3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084C30" w:rsidRPr="00B23077" w:rsidRDefault="00084C30" w:rsidP="006F5EEC">
      <w:pPr>
        <w:pStyle w:val="Header"/>
        <w:rPr>
          <w:rFonts w:ascii="Times New Roman" w:hAnsi="Times New Roman"/>
          <w:b/>
          <w:sz w:val="16"/>
          <w:szCs w:val="16"/>
        </w:rPr>
      </w:pPr>
    </w:p>
    <w:p w:rsidR="00084C30" w:rsidRPr="00072F68" w:rsidRDefault="00084C30" w:rsidP="006F5EEC">
      <w:pPr>
        <w:pStyle w:val="Header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Pr="00072F68" w:rsidRDefault="00084C30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84C30" w:rsidRPr="00072F68" w:rsidRDefault="00084C30">
      <w:pPr>
        <w:rPr>
          <w:rFonts w:ascii="Times New Roman" w:hAnsi="Times New Roman"/>
          <w:sz w:val="52"/>
          <w:szCs w:val="52"/>
        </w:rPr>
      </w:pPr>
    </w:p>
    <w:p w:rsidR="00084C30" w:rsidRPr="00E6520E" w:rsidRDefault="00084C30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POLITIKA</w:t>
      </w: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pict>
          <v:shape id="Obrázek 0" o:spid="_x0000_s1026" type="#_x0000_t75" alt="Martina logo.jpg" style="position:absolute;margin-left:308.55pt;margin-top:10.45pt;width:134.9pt;height:61pt;z-index:251658240;visibility:visible">
            <v:imagedata r:id="rId8" o:title=""/>
            <w10:wrap type="square"/>
          </v:shape>
        </w:pict>
      </w: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>
      <w:pPr>
        <w:rPr>
          <w:rFonts w:ascii="Times New Roman" w:hAnsi="Times New Roman"/>
          <w:sz w:val="24"/>
          <w:szCs w:val="24"/>
        </w:rPr>
      </w:pPr>
    </w:p>
    <w:p w:rsidR="00084C30" w:rsidRPr="00072F68" w:rsidRDefault="00084C30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>
        <w:rPr>
          <w:rFonts w:ascii="Times New Roman" w:hAnsi="Times New Roman"/>
          <w:sz w:val="32"/>
          <w:szCs w:val="32"/>
        </w:rPr>
        <w:t xml:space="preserve">Mgr. Lenka Kramářová                       </w:t>
      </w:r>
    </w:p>
    <w:p w:rsidR="00084C30" w:rsidRPr="00B677F0" w:rsidRDefault="00084C30">
      <w:pPr>
        <w:rPr>
          <w:rFonts w:ascii="Times New Roman" w:hAnsi="Times New Roman"/>
          <w:sz w:val="24"/>
          <w:szCs w:val="24"/>
        </w:rPr>
      </w:pPr>
    </w:p>
    <w:p w:rsidR="00084C30" w:rsidRDefault="00084C30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b/>
          <w:sz w:val="32"/>
          <w:szCs w:val="32"/>
        </w:rPr>
        <w:t>Obrazovka</w:t>
      </w:r>
    </w:p>
    <w:p w:rsidR="00084C30" w:rsidRPr="00B344DA" w:rsidRDefault="00084C30" w:rsidP="0025056E">
      <w:pPr>
        <w:rPr>
          <w:rFonts w:ascii="Times New Roman" w:hAnsi="Times New Roman"/>
          <w:b/>
          <w:sz w:val="32"/>
          <w:szCs w:val="32"/>
        </w:rPr>
      </w:pPr>
    </w:p>
    <w:p w:rsidR="00084C30" w:rsidRDefault="00084C30" w:rsidP="00AD4833">
      <w:pPr>
        <w:rPr>
          <w:rFonts w:ascii="Times New Roman" w:hAnsi="Times New Roman"/>
          <w:sz w:val="24"/>
          <w:szCs w:val="24"/>
        </w:rPr>
      </w:pPr>
      <w:r w:rsidRPr="006C2BAE">
        <w:rPr>
          <w:noProof/>
          <w:lang w:eastAsia="cs-CZ"/>
        </w:rPr>
        <w:pict>
          <v:shape id="Obrázek 9" o:spid="_x0000_i1026" type="#_x0000_t75" style="width:450.75pt;height:253.5pt;visibility:visible">
            <v:imagedata r:id="rId9" o:title=""/>
          </v:shape>
        </w:pict>
      </w: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Vyzvěte studenty k diskuzi, k brainstormingu – jejich nápady zapisujte na volné linky. Pod obrázkem se skrývá definice pojmu politika. </w:t>
      </w: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B344DA" w:rsidRDefault="00084C30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896DB2">
      <w:pPr>
        <w:rPr>
          <w:rFonts w:ascii="Times New Roman" w:hAnsi="Times New Roman"/>
          <w:sz w:val="24"/>
          <w:szCs w:val="24"/>
        </w:rPr>
      </w:pPr>
    </w:p>
    <w:p w:rsidR="00084C30" w:rsidRDefault="00084C30" w:rsidP="00896DB2">
      <w:pPr>
        <w:rPr>
          <w:rFonts w:ascii="Times New Roman" w:hAnsi="Times New Roman"/>
          <w:sz w:val="24"/>
          <w:szCs w:val="24"/>
        </w:rPr>
      </w:pPr>
      <w:r w:rsidRPr="006C2BAE">
        <w:rPr>
          <w:noProof/>
          <w:lang w:eastAsia="cs-CZ"/>
        </w:rPr>
        <w:pict>
          <v:shape id="Obrázek 19" o:spid="_x0000_i1027" type="#_x0000_t75" style="width:450.75pt;height:253.5pt;visibility:visible">
            <v:imagedata r:id="rId10" o:title=""/>
          </v:shape>
        </w:pict>
      </w:r>
    </w:p>
    <w:p w:rsidR="00084C30" w:rsidRDefault="00084C30" w:rsidP="00896DB2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Stručný výklad – lze jej prodloužit. Dva významy jsou popsány a skryty pod obrázky, které jednotlivé významy ilustrují. Studenti se je mohou pokusit odhadnout, ještě před odkrytím obrázků. </w:t>
      </w: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084C30" w:rsidRPr="00B344DA" w:rsidRDefault="00084C30" w:rsidP="0025056E">
      <w:pPr>
        <w:rPr>
          <w:rFonts w:ascii="Times New Roman" w:hAnsi="Times New Roman"/>
          <w:b/>
          <w:noProof/>
          <w:sz w:val="32"/>
          <w:szCs w:val="32"/>
        </w:rPr>
      </w:pPr>
      <w:r w:rsidRPr="006C2BAE">
        <w:rPr>
          <w:noProof/>
          <w:lang w:eastAsia="cs-CZ"/>
        </w:rPr>
        <w:pict>
          <v:shape id="Obrázek 20" o:spid="_x0000_i1028" type="#_x0000_t75" style="width:450.75pt;height:253.5pt;visibility:visible">
            <v:imagedata r:id="rId11" o:title=""/>
          </v:shape>
        </w:pict>
      </w:r>
    </w:p>
    <w:p w:rsidR="00084C30" w:rsidRDefault="00084C30" w:rsidP="00013387">
      <w:pPr>
        <w:rPr>
          <w:rFonts w:ascii="Times New Roman" w:hAnsi="Times New Roman"/>
          <w:sz w:val="24"/>
          <w:szCs w:val="24"/>
        </w:rPr>
      </w:pPr>
    </w:p>
    <w:p w:rsidR="00084C30" w:rsidRDefault="00084C30" w:rsidP="00013387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Stručný výklad – lze jej prodloužit nebo zkrátit, studenti mohou sami doplnit další body programu. </w:t>
      </w: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B344DA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013387">
      <w:pPr>
        <w:rPr>
          <w:noProof/>
          <w:lang w:eastAsia="cs-CZ"/>
        </w:rPr>
      </w:pPr>
    </w:p>
    <w:p w:rsidR="00084C30" w:rsidRPr="00535F64" w:rsidRDefault="00084C30" w:rsidP="00013387">
      <w:pPr>
        <w:rPr>
          <w:rFonts w:ascii="Times New Roman" w:hAnsi="Times New Roman"/>
          <w:sz w:val="24"/>
          <w:szCs w:val="24"/>
        </w:rPr>
      </w:pPr>
      <w:r w:rsidRPr="006C2BAE">
        <w:rPr>
          <w:noProof/>
          <w:lang w:eastAsia="cs-CZ"/>
        </w:rPr>
        <w:pict>
          <v:shape id="Obrázek 21" o:spid="_x0000_i1029" type="#_x0000_t75" style="width:450.75pt;height:253.5pt;visibility:visible">
            <v:imagedata r:id="rId12" o:title=""/>
          </v:shape>
        </w:pict>
      </w:r>
    </w:p>
    <w:p w:rsidR="00084C30" w:rsidRPr="00535F64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Nejdříve nechte studenty, aby sami zkusili popsat jednotlivé typy politiky, případně uvést příklady. Využijte na to volné linky. </w:t>
      </w: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Default="00084C30" w:rsidP="00253B50">
      <w:pPr>
        <w:rPr>
          <w:rFonts w:ascii="Times New Roman" w:hAnsi="Times New Roman"/>
          <w:sz w:val="24"/>
          <w:szCs w:val="24"/>
        </w:rPr>
      </w:pPr>
    </w:p>
    <w:p w:rsidR="00084C30" w:rsidRPr="00B344DA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Pr="00535F64" w:rsidRDefault="00084C30" w:rsidP="00013387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  <w:r w:rsidRPr="006C2BAE">
        <w:rPr>
          <w:noProof/>
          <w:lang w:eastAsia="cs-CZ"/>
        </w:rPr>
        <w:pict>
          <v:shape id="Obrázek 22" o:spid="_x0000_i1030" type="#_x0000_t75" style="width:450.75pt;height:253.5pt;visibility:visible">
            <v:imagedata r:id="rId13" o:title=""/>
          </v:shape>
        </w:pict>
      </w: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popis jednotlivých typů politiky. Lze doplnit prací s textem – dodejte studentům aktuální politické programy nejznámějších politických stran, dikutujte o nich, zkuste je zařadit k jednotlivým typům politiky.</w:t>
      </w: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84C30" w:rsidRPr="00B344DA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C2BAE">
        <w:rPr>
          <w:noProof/>
          <w:lang w:eastAsia="cs-CZ"/>
        </w:rPr>
        <w:pict>
          <v:shape id="Obrázek 24" o:spid="_x0000_i1031" type="#_x0000_t75" style="width:450.75pt;height:253.5pt;visibility:visible">
            <v:imagedata r:id="rId14" o:title=""/>
          </v:shape>
        </w:pict>
      </w:r>
    </w:p>
    <w:p w:rsidR="00084C30" w:rsidRPr="00535F64" w:rsidRDefault="00084C30" w:rsidP="00013387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1666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popis jednotlivých typů politiky. </w:t>
      </w: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84C30" w:rsidRPr="00B344DA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C2BAE">
        <w:rPr>
          <w:noProof/>
          <w:lang w:eastAsia="cs-CZ"/>
        </w:rPr>
        <w:pict>
          <v:shape id="Obrázek 25" o:spid="_x0000_i1032" type="#_x0000_t75" style="width:450.75pt;height:253.5pt;visibility:visible">
            <v:imagedata r:id="rId15" o:title=""/>
          </v:shape>
        </w:pict>
      </w:r>
    </w:p>
    <w:p w:rsidR="00084C30" w:rsidRPr="00535F64" w:rsidRDefault="00084C30" w:rsidP="00013387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16662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Výklad – popis politiky jako jednání, lze prodloužit nebo o tématu volně diskutovat.  Vhodné je doplnit diskuzi o etický rozměr – jaké hranice dává člověku v politickém jednání jeho vnitřní morálka, hodnoty, přesvědčení, kam až lze zajít u kompromisu; případně obecněji diskutovat o etice v politice.</w:t>
      </w: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t>Obrazovka</w:t>
      </w:r>
    </w:p>
    <w:p w:rsidR="00084C30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84C30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  <w:r w:rsidRPr="006C2BAE">
        <w:rPr>
          <w:noProof/>
          <w:lang w:eastAsia="cs-CZ"/>
        </w:rPr>
        <w:pict>
          <v:shape id="Obrázek 1" o:spid="_x0000_i1033" type="#_x0000_t75" style="width:450.75pt;height:253.5pt;visibility:visible">
            <v:imagedata r:id="rId16" o:title=""/>
          </v:shape>
        </w:pict>
      </w:r>
    </w:p>
    <w:p w:rsidR="00084C30" w:rsidRPr="00B344DA" w:rsidRDefault="00084C30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84C30" w:rsidRPr="00535F64" w:rsidRDefault="00084C30" w:rsidP="00013387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</w:p>
    <w:p w:rsidR="00084C30" w:rsidRDefault="00084C30" w:rsidP="00535F64">
      <w:pPr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sectPr w:rsidR="00084C30" w:rsidSect="00013387">
      <w:headerReference w:type="default" r:id="rId17"/>
      <w:footerReference w:type="default" r:id="rId18"/>
      <w:footerReference w:type="first" r:id="rId19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4C30" w:rsidRDefault="00084C30" w:rsidP="00B56746">
      <w:r>
        <w:separator/>
      </w:r>
    </w:p>
  </w:endnote>
  <w:endnote w:type="continuationSeparator" w:id="0">
    <w:p w:rsidR="00084C30" w:rsidRDefault="00084C30" w:rsidP="00B567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4C30" w:rsidRDefault="00084C30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>
      <w:rPr>
        <w:rFonts w:ascii="Times New Roman" w:hAnsi="Times New Roman"/>
        <w:i/>
      </w:rPr>
      <w:t>tátním rozpočtem České republiky</w:t>
    </w:r>
  </w:p>
  <w:p w:rsidR="00084C30" w:rsidRPr="00EE07D5" w:rsidRDefault="00084C30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8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4C30" w:rsidRPr="00E46226" w:rsidRDefault="00084C30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4C30" w:rsidRDefault="00084C30" w:rsidP="00B56746">
      <w:r>
        <w:separator/>
      </w:r>
    </w:p>
  </w:footnote>
  <w:footnote w:type="continuationSeparator" w:id="0">
    <w:p w:rsidR="00084C30" w:rsidRDefault="00084C30" w:rsidP="00B567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4C30" w:rsidRDefault="00084C30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>
      <w:rPr>
        <w:rFonts w:ascii="Times New Roman" w:hAnsi="Times New Roman"/>
        <w:i/>
      </w:rPr>
      <w:t xml:space="preserve">aváděním interaktivních prvků </w:t>
    </w:r>
  </w:p>
  <w:p w:rsidR="00084C30" w:rsidRPr="00EE07D5" w:rsidRDefault="00084C30">
    <w:pPr>
      <w:pStyle w:val="Header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188AAB6A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B0400"/>
    <w:rsid w:val="00013387"/>
    <w:rsid w:val="00072F68"/>
    <w:rsid w:val="00084174"/>
    <w:rsid w:val="00084C30"/>
    <w:rsid w:val="000B532C"/>
    <w:rsid w:val="000D7AE9"/>
    <w:rsid w:val="00166624"/>
    <w:rsid w:val="001A2B1C"/>
    <w:rsid w:val="001A2D84"/>
    <w:rsid w:val="001C7A70"/>
    <w:rsid w:val="002205FF"/>
    <w:rsid w:val="002225F9"/>
    <w:rsid w:val="00226359"/>
    <w:rsid w:val="0025056E"/>
    <w:rsid w:val="00253B50"/>
    <w:rsid w:val="003174BC"/>
    <w:rsid w:val="003D590A"/>
    <w:rsid w:val="00434702"/>
    <w:rsid w:val="00472D78"/>
    <w:rsid w:val="004C4A9A"/>
    <w:rsid w:val="004C669B"/>
    <w:rsid w:val="004E08B0"/>
    <w:rsid w:val="005164C4"/>
    <w:rsid w:val="00535F64"/>
    <w:rsid w:val="00556609"/>
    <w:rsid w:val="00592D2F"/>
    <w:rsid w:val="005A78C7"/>
    <w:rsid w:val="0060585F"/>
    <w:rsid w:val="006131F7"/>
    <w:rsid w:val="006534C4"/>
    <w:rsid w:val="00685E32"/>
    <w:rsid w:val="006C2BAE"/>
    <w:rsid w:val="006F5EEC"/>
    <w:rsid w:val="00736D8F"/>
    <w:rsid w:val="00756471"/>
    <w:rsid w:val="007A552C"/>
    <w:rsid w:val="007D0312"/>
    <w:rsid w:val="008025AD"/>
    <w:rsid w:val="008074FE"/>
    <w:rsid w:val="00830631"/>
    <w:rsid w:val="00844B23"/>
    <w:rsid w:val="00853794"/>
    <w:rsid w:val="00896DB2"/>
    <w:rsid w:val="00915EF1"/>
    <w:rsid w:val="00961D5B"/>
    <w:rsid w:val="00986861"/>
    <w:rsid w:val="009B6019"/>
    <w:rsid w:val="009B6936"/>
    <w:rsid w:val="009F7810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80F15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36C6A"/>
    <w:rsid w:val="00F44267"/>
    <w:rsid w:val="00F8728D"/>
    <w:rsid w:val="00F87C6D"/>
    <w:rsid w:val="00FC52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6936"/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Footer">
    <w:name w:val="footer"/>
    <w:basedOn w:val="Normal"/>
    <w:link w:val="FooterChar"/>
    <w:uiPriority w:val="99"/>
    <w:rsid w:val="00B56746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56746"/>
    <w:rPr>
      <w:rFonts w:cs="Times New Roman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B5674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InovaceSablonaGO[1].dotx</Template>
  <TotalTime>36</TotalTime>
  <Pages>9</Pages>
  <Words>244</Words>
  <Characters>1442</Characters>
  <Application>Microsoft Office Outlook</Application>
  <DocSecurity>0</DocSecurity>
  <Lines>0</Lines>
  <Paragraphs>0</Paragraphs>
  <ScaleCrop>false</ScaleCrop>
  <Company>Hewlett-Packard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kramarova</dc:creator>
  <cp:keywords/>
  <dc:description/>
  <cp:lastModifiedBy>mk</cp:lastModifiedBy>
  <cp:revision>9</cp:revision>
  <cp:lastPrinted>2011-05-16T11:41:00Z</cp:lastPrinted>
  <dcterms:created xsi:type="dcterms:W3CDTF">2011-07-24T18:19:00Z</dcterms:created>
  <dcterms:modified xsi:type="dcterms:W3CDTF">2012-06-23T18:47:00Z</dcterms:modified>
</cp:coreProperties>
</file>