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25056E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Základy společenských věd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83723A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MOC A AUTORITA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5056E">
        <w:rPr>
          <w:rFonts w:ascii="Times New Roman" w:hAnsi="Times New Roman"/>
          <w:sz w:val="32"/>
          <w:szCs w:val="32"/>
        </w:rPr>
        <w:t>Mgr. Lenka Kramářová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25056E" w:rsidRPr="00B344DA" w:rsidRDefault="0025056E" w:rsidP="0025056E">
      <w:pPr>
        <w:rPr>
          <w:rFonts w:ascii="Times New Roman" w:hAnsi="Times New Roman"/>
          <w:b/>
          <w:sz w:val="32"/>
          <w:szCs w:val="32"/>
        </w:rPr>
      </w:pPr>
    </w:p>
    <w:p w:rsidR="00013387" w:rsidRDefault="0083723A" w:rsidP="00AD4833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14FF1CBB" wp14:editId="4905942E">
            <wp:extent cx="5760085" cy="3238287"/>
            <wp:effectExtent l="0" t="0" r="0" b="63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5843C6" w:rsidRDefault="005843C6" w:rsidP="00253B50">
      <w:pPr>
        <w:rPr>
          <w:rFonts w:ascii="Times New Roman" w:hAnsi="Times New Roman"/>
          <w:sz w:val="24"/>
          <w:szCs w:val="24"/>
        </w:rPr>
      </w:pPr>
    </w:p>
    <w:p w:rsidR="005843C6" w:rsidRDefault="007C7561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Vyzvěte studenty k zamyšlení, jejich nápady zapisujte na volné linky. Definice pojmů se skrývá pod obrázkem. Nechte studenty uhodnout, kdo je vlastně na obrázku – jde o portrét Fidela Castra, bývalého dlouholetého vůdce Kuby.  </w:t>
      </w:r>
    </w:p>
    <w:p w:rsidR="005843C6" w:rsidRDefault="005843C6" w:rsidP="00253B50">
      <w:pPr>
        <w:rPr>
          <w:rFonts w:ascii="Times New Roman" w:hAnsi="Times New Roman"/>
          <w:sz w:val="24"/>
          <w:szCs w:val="24"/>
        </w:rPr>
      </w:pPr>
    </w:p>
    <w:p w:rsidR="005843C6" w:rsidRDefault="005843C6" w:rsidP="00253B50">
      <w:pPr>
        <w:rPr>
          <w:rFonts w:ascii="Times New Roman" w:hAnsi="Times New Roman"/>
          <w:sz w:val="24"/>
          <w:szCs w:val="24"/>
        </w:rPr>
      </w:pPr>
    </w:p>
    <w:p w:rsidR="005843C6" w:rsidRDefault="005843C6" w:rsidP="00253B50">
      <w:pPr>
        <w:rPr>
          <w:rFonts w:ascii="Times New Roman" w:hAnsi="Times New Roman"/>
          <w:sz w:val="24"/>
          <w:szCs w:val="24"/>
        </w:rPr>
      </w:pPr>
    </w:p>
    <w:p w:rsidR="005843C6" w:rsidRDefault="005843C6" w:rsidP="00253B50">
      <w:pPr>
        <w:rPr>
          <w:rFonts w:ascii="Times New Roman" w:hAnsi="Times New Roman"/>
          <w:sz w:val="24"/>
          <w:szCs w:val="24"/>
        </w:rPr>
      </w:pPr>
    </w:p>
    <w:p w:rsidR="005843C6" w:rsidRDefault="005843C6" w:rsidP="00253B50">
      <w:pPr>
        <w:rPr>
          <w:rFonts w:ascii="Times New Roman" w:hAnsi="Times New Roman"/>
          <w:sz w:val="24"/>
          <w:szCs w:val="24"/>
        </w:rPr>
      </w:pPr>
    </w:p>
    <w:p w:rsidR="005843C6" w:rsidRDefault="005843C6" w:rsidP="00253B50">
      <w:pPr>
        <w:rPr>
          <w:rFonts w:ascii="Times New Roman" w:hAnsi="Times New Roman"/>
          <w:sz w:val="24"/>
          <w:szCs w:val="24"/>
        </w:rPr>
      </w:pPr>
    </w:p>
    <w:p w:rsidR="005843C6" w:rsidRDefault="005843C6" w:rsidP="00253B50">
      <w:pPr>
        <w:rPr>
          <w:rFonts w:ascii="Times New Roman" w:hAnsi="Times New Roman"/>
          <w:sz w:val="24"/>
          <w:szCs w:val="24"/>
        </w:rPr>
      </w:pPr>
    </w:p>
    <w:p w:rsidR="005843C6" w:rsidRDefault="005843C6" w:rsidP="00253B50">
      <w:pPr>
        <w:rPr>
          <w:rFonts w:ascii="Times New Roman" w:hAnsi="Times New Roman"/>
          <w:sz w:val="24"/>
          <w:szCs w:val="24"/>
        </w:rPr>
      </w:pPr>
    </w:p>
    <w:p w:rsidR="005843C6" w:rsidRPr="00535F64" w:rsidRDefault="005843C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Pr="00535F64" w:rsidRDefault="0025056E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896DB2" w:rsidRDefault="00896DB2" w:rsidP="00253B50">
      <w:pPr>
        <w:rPr>
          <w:rFonts w:ascii="Times New Roman" w:hAnsi="Times New Roman"/>
          <w:sz w:val="24"/>
          <w:szCs w:val="24"/>
        </w:rPr>
      </w:pPr>
    </w:p>
    <w:p w:rsidR="00253B50" w:rsidRPr="00B344DA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3723A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7B25557E" wp14:editId="2F280BC7">
            <wp:extent cx="5760085" cy="3238287"/>
            <wp:effectExtent l="0" t="0" r="0" b="63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B344DA" w:rsidRDefault="007C7561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Stručný výklad, lze jej prodloužit, k jednotlivým typům autority mohou studenti uvádět příklady. </w:t>
      </w:r>
    </w:p>
    <w:p w:rsidR="005843C6" w:rsidRDefault="005843C6" w:rsidP="00896DB2">
      <w:pPr>
        <w:rPr>
          <w:rFonts w:ascii="Times New Roman" w:hAnsi="Times New Roman"/>
          <w:sz w:val="24"/>
          <w:szCs w:val="24"/>
        </w:rPr>
      </w:pPr>
    </w:p>
    <w:p w:rsidR="005843C6" w:rsidRPr="00535F64" w:rsidRDefault="005843C6" w:rsidP="00896DB2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E3474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Pr="00535F64" w:rsidRDefault="00B344DA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5056E" w:rsidRDefault="0025056E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77317F" w:rsidRDefault="0077317F" w:rsidP="0025056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493FAB2C" wp14:editId="2B37BB97">
            <wp:extent cx="5760085" cy="3238287"/>
            <wp:effectExtent l="0" t="0" r="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56E" w:rsidRPr="00B344DA" w:rsidRDefault="0025056E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5843C6" w:rsidRDefault="007C7561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Pokračování výkladu. Vyzvěte studenty k vymyšlení příkladů, zapište je na volné linky.</w:t>
      </w:r>
    </w:p>
    <w:p w:rsidR="005843C6" w:rsidRDefault="005843C6" w:rsidP="00253B50">
      <w:pPr>
        <w:rPr>
          <w:rFonts w:ascii="Times New Roman" w:hAnsi="Times New Roman"/>
          <w:sz w:val="24"/>
          <w:szCs w:val="24"/>
        </w:rPr>
      </w:pPr>
    </w:p>
    <w:p w:rsidR="005843C6" w:rsidRDefault="005843C6" w:rsidP="00253B50">
      <w:pPr>
        <w:rPr>
          <w:rFonts w:ascii="Times New Roman" w:hAnsi="Times New Roman"/>
          <w:sz w:val="24"/>
          <w:szCs w:val="24"/>
        </w:rPr>
      </w:pPr>
    </w:p>
    <w:p w:rsidR="005843C6" w:rsidRDefault="005843C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53B50" w:rsidRDefault="00253B50" w:rsidP="00013387">
      <w:pPr>
        <w:rPr>
          <w:noProof/>
          <w:lang w:eastAsia="cs-CZ"/>
        </w:rPr>
      </w:pPr>
    </w:p>
    <w:p w:rsidR="0025056E" w:rsidRPr="00535F64" w:rsidRDefault="0083723A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031629B5" wp14:editId="07D0FE7F">
            <wp:extent cx="5760085" cy="3238287"/>
            <wp:effectExtent l="0" t="0" r="0" b="63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7C7561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Stručný výklad, lze jej prodloužit nebo zkrátit. </w:t>
      </w:r>
    </w:p>
    <w:p w:rsidR="005843C6" w:rsidRDefault="005843C6" w:rsidP="00253B50">
      <w:pPr>
        <w:rPr>
          <w:rFonts w:ascii="Times New Roman" w:hAnsi="Times New Roman"/>
          <w:sz w:val="24"/>
          <w:szCs w:val="24"/>
        </w:rPr>
      </w:pPr>
    </w:p>
    <w:p w:rsidR="005843C6" w:rsidRDefault="005843C6" w:rsidP="00253B50">
      <w:pPr>
        <w:rPr>
          <w:rFonts w:ascii="Times New Roman" w:hAnsi="Times New Roman"/>
          <w:sz w:val="24"/>
          <w:szCs w:val="24"/>
        </w:rPr>
      </w:pPr>
    </w:p>
    <w:p w:rsidR="005843C6" w:rsidRDefault="005843C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83723A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7D309287" wp14:editId="6A3A8C51">
            <wp:extent cx="5760085" cy="3238287"/>
            <wp:effectExtent l="0" t="0" r="0" b="635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7C7561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Nechte studenty splnit úkol – studenti vepisují na volné linky jednotlivé zkratky autorit, u jedoho jména může být více typů autorit. Odpovědi nejsou jasně dané – správné nebo špatné, do jisté míry jde o otázku názoru. Nechte studenty určit, kdo je na ilustreačním obrázku (legendární portrét Che Guevary).</w:t>
      </w: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77317F" w:rsidRDefault="0077317F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43A03A1C" wp14:editId="27EB2CA4">
            <wp:extent cx="5760085" cy="3238287"/>
            <wp:effectExtent l="0" t="0" r="0" b="63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7AE9" w:rsidRPr="00B344DA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sectPr w:rsidR="00535F64" w:rsidSect="00013387">
      <w:headerReference w:type="default" r:id="rId16"/>
      <w:footerReference w:type="default" r:id="rId17"/>
      <w:footerReference w:type="first" r:id="rId18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048BC" w:rsidRDefault="007048BC" w:rsidP="00B56746">
      <w:r>
        <w:separator/>
      </w:r>
    </w:p>
  </w:endnote>
  <w:endnote w:type="continuationSeparator" w:id="0">
    <w:p w:rsidR="007048BC" w:rsidRDefault="007048BC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77317F">
      <w:rPr>
        <w:rFonts w:ascii="Times New Roman" w:hAnsi="Times New Roman"/>
        <w:noProof/>
        <w:sz w:val="24"/>
        <w:szCs w:val="24"/>
      </w:rPr>
      <w:t>7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048BC" w:rsidRDefault="007048BC" w:rsidP="00B56746">
      <w:r>
        <w:separator/>
      </w:r>
    </w:p>
  </w:footnote>
  <w:footnote w:type="continuationSeparator" w:id="0">
    <w:p w:rsidR="007048BC" w:rsidRDefault="007048BC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188AAB6A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0400"/>
    <w:rsid w:val="00013387"/>
    <w:rsid w:val="00072F68"/>
    <w:rsid w:val="00084174"/>
    <w:rsid w:val="000B532C"/>
    <w:rsid w:val="000D7AE9"/>
    <w:rsid w:val="001A2B1C"/>
    <w:rsid w:val="001A2D84"/>
    <w:rsid w:val="001A7DCF"/>
    <w:rsid w:val="001C7A70"/>
    <w:rsid w:val="002225F9"/>
    <w:rsid w:val="00226359"/>
    <w:rsid w:val="0025056E"/>
    <w:rsid w:val="00253B50"/>
    <w:rsid w:val="003174BC"/>
    <w:rsid w:val="003D590A"/>
    <w:rsid w:val="00434702"/>
    <w:rsid w:val="00472D78"/>
    <w:rsid w:val="004C669B"/>
    <w:rsid w:val="004E08B0"/>
    <w:rsid w:val="005164C4"/>
    <w:rsid w:val="00535F64"/>
    <w:rsid w:val="005843C6"/>
    <w:rsid w:val="00586E06"/>
    <w:rsid w:val="0060585F"/>
    <w:rsid w:val="006131F7"/>
    <w:rsid w:val="006534C4"/>
    <w:rsid w:val="006F5EEC"/>
    <w:rsid w:val="007048BC"/>
    <w:rsid w:val="00756471"/>
    <w:rsid w:val="0077317F"/>
    <w:rsid w:val="007A552C"/>
    <w:rsid w:val="007C7561"/>
    <w:rsid w:val="008025AD"/>
    <w:rsid w:val="008074FE"/>
    <w:rsid w:val="00830631"/>
    <w:rsid w:val="0083723A"/>
    <w:rsid w:val="00844B23"/>
    <w:rsid w:val="00853794"/>
    <w:rsid w:val="00896DB2"/>
    <w:rsid w:val="00961D5B"/>
    <w:rsid w:val="009B6019"/>
    <w:rsid w:val="009B6936"/>
    <w:rsid w:val="009F7810"/>
    <w:rsid w:val="00AB0400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C06433"/>
    <w:rsid w:val="00C80F15"/>
    <w:rsid w:val="00CD4256"/>
    <w:rsid w:val="00CD6FAC"/>
    <w:rsid w:val="00D33ACA"/>
    <w:rsid w:val="00D50596"/>
    <w:rsid w:val="00D63847"/>
    <w:rsid w:val="00D96C37"/>
    <w:rsid w:val="00E34740"/>
    <w:rsid w:val="00E46226"/>
    <w:rsid w:val="00E6520E"/>
    <w:rsid w:val="00EE07D5"/>
    <w:rsid w:val="00F06876"/>
    <w:rsid w:val="00F44267"/>
    <w:rsid w:val="00F8728D"/>
    <w:rsid w:val="00F87C6D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ramarova\AppData\Local\Microsoft\Windows\Temporary%20Internet%20Files\Low\Content.IE5\39BYVPVQ\InovaceSablonaGO%5b1%5d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InovaceSablonaGO[1]</Template>
  <TotalTime>32</TotalTime>
  <Pages>7</Pages>
  <Words>180</Words>
  <Characters>1064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1242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kramarova</dc:creator>
  <cp:lastModifiedBy>kramarova</cp:lastModifiedBy>
  <cp:revision>8</cp:revision>
  <cp:lastPrinted>2011-05-16T11:41:00Z</cp:lastPrinted>
  <dcterms:created xsi:type="dcterms:W3CDTF">2011-07-24T18:19:00Z</dcterms:created>
  <dcterms:modified xsi:type="dcterms:W3CDTF">2011-09-18T19:45:00Z</dcterms:modified>
</cp:coreProperties>
</file>