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CC5C2F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ÚZEMNÍ SAMOSPRÁVA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CC5C2F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A71D077" wp14:editId="6EE7F85F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3144BD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rozšířit nebo omezit.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CC5C2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0F2F12D" wp14:editId="65017A0E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3144BD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056E" w:rsidRPr="00B344DA" w:rsidRDefault="00CC5C2F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DBC6BA0" wp14:editId="2B05D4A3">
            <wp:extent cx="5760085" cy="3238287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3144BD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CC5C2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4EB4E40" wp14:editId="5FD626C8">
            <wp:extent cx="5760085" cy="3238287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3144BD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CC5C2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6E8AFFC" wp14:editId="1F416C06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3144B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Zvětšete obrázek volebního lístku nebo lépe přineste ukázku volebního lístku do komunálních voleb a nechte studenty si ho prohlédnout. V případě dostatečného času uspořádejte v malém rozsahu komunální volby v rámci třídy tak, aby studenti pochopili volební systém. 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CC5C2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E3EA442" wp14:editId="7FD8174C">
            <wp:extent cx="5760085" cy="3238287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3144B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Můžete se studenty diskutovat o tom, co vědí o svém vlastním kraji, kdo stojí v jeho čele atd.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CC5C2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CF249F1" wp14:editId="72BC17DC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3144B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Nechte studenty splnit úkol. Mohou jej plnit hromadně a zapisovat na tabuli, nebo mapu vytiskněte a každý může plnit úkol sám za sebe. Studenti by měli určit i správnou lokaci krajů – název kraje umístit do správného místa na mapě ČR. Seznam krajů i s jejich hlavními městy (u těch, kde to neplyne přímo z názvu) je uveden na následující straně v rámci dalšího úkolu.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CC5C2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673BB46" wp14:editId="4CB212A9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3144B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Nechte studenty splnit úkol. Zkratka SPZ znamená státní poznávací značka.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6A0F41" w:rsidRDefault="006A0F41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0C9FA1C" wp14:editId="28C04B02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6A0F41" w:rsidRDefault="006A0F41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B42F6A5" wp14:editId="77BC9B44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830631" w:rsidSect="00013387">
      <w:headerReference w:type="default" r:id="rId20"/>
      <w:footerReference w:type="default" r:id="rId21"/>
      <w:footerReference w:type="first" r:id="rId22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1319" w:rsidRDefault="00741319" w:rsidP="00B56746">
      <w:r>
        <w:separator/>
      </w:r>
    </w:p>
  </w:endnote>
  <w:endnote w:type="continuationSeparator" w:id="0">
    <w:p w:rsidR="00741319" w:rsidRDefault="00741319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6A0F41">
      <w:rPr>
        <w:rFonts w:ascii="Times New Roman" w:hAnsi="Times New Roman"/>
        <w:noProof/>
        <w:sz w:val="24"/>
        <w:szCs w:val="24"/>
      </w:rPr>
      <w:t>11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1319" w:rsidRDefault="00741319" w:rsidP="00B56746">
      <w:r>
        <w:separator/>
      </w:r>
    </w:p>
  </w:footnote>
  <w:footnote w:type="continuationSeparator" w:id="0">
    <w:p w:rsidR="00741319" w:rsidRDefault="00741319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B532C"/>
    <w:rsid w:val="000D7AE9"/>
    <w:rsid w:val="00144E50"/>
    <w:rsid w:val="00177444"/>
    <w:rsid w:val="001A2B1C"/>
    <w:rsid w:val="001A2D84"/>
    <w:rsid w:val="001C7A70"/>
    <w:rsid w:val="002225F9"/>
    <w:rsid w:val="00226359"/>
    <w:rsid w:val="0025056E"/>
    <w:rsid w:val="00253B50"/>
    <w:rsid w:val="003144BD"/>
    <w:rsid w:val="003174BC"/>
    <w:rsid w:val="003D590A"/>
    <w:rsid w:val="00434702"/>
    <w:rsid w:val="00472D78"/>
    <w:rsid w:val="004C669B"/>
    <w:rsid w:val="004E08B0"/>
    <w:rsid w:val="005164C4"/>
    <w:rsid w:val="00535F64"/>
    <w:rsid w:val="005D0F06"/>
    <w:rsid w:val="0060585F"/>
    <w:rsid w:val="006131F7"/>
    <w:rsid w:val="006534C4"/>
    <w:rsid w:val="006A0F41"/>
    <w:rsid w:val="006F5EEC"/>
    <w:rsid w:val="00741319"/>
    <w:rsid w:val="0075236F"/>
    <w:rsid w:val="00756471"/>
    <w:rsid w:val="007A552C"/>
    <w:rsid w:val="008025AD"/>
    <w:rsid w:val="0080372B"/>
    <w:rsid w:val="008074FE"/>
    <w:rsid w:val="00830631"/>
    <w:rsid w:val="00844B23"/>
    <w:rsid w:val="00853794"/>
    <w:rsid w:val="00896DB2"/>
    <w:rsid w:val="00961D5B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C5C2F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38</TotalTime>
  <Pages>11</Pages>
  <Words>233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12</cp:revision>
  <cp:lastPrinted>2011-05-16T11:41:00Z</cp:lastPrinted>
  <dcterms:created xsi:type="dcterms:W3CDTF">2011-07-24T18:19:00Z</dcterms:created>
  <dcterms:modified xsi:type="dcterms:W3CDTF">2011-09-18T20:12:00Z</dcterms:modified>
</cp:coreProperties>
</file>