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B01232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FUNKCE STÁTU, SOCIÁLNÍ A PRÁVNÍ STÁT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253B50" w:rsidRDefault="00AD4833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550F69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7E7C834" wp14:editId="0A1A1184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9E503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Výklad, lze upravit – omezit nebo rozšířit.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A6258F" w:rsidRDefault="00A6258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76D61CD0" wp14:editId="795D2C98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9E5037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056E" w:rsidRPr="00B344DA" w:rsidRDefault="00550F69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E396726" wp14:editId="355D6C10">
            <wp:extent cx="5760085" cy="3238287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9E503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Výklad. Nechte studenty vyslovit jejich vlastní chápání pojmu, zaznamenejte odpovědi na volné linky.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A6258F" w:rsidRDefault="00A6258F" w:rsidP="00013387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66A5FB9" wp14:editId="004066D5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Pr="00535F64" w:rsidRDefault="0025056E" w:rsidP="00013387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9E503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A6258F" w:rsidRDefault="00A6258F" w:rsidP="00A6258F">
      <w:pPr>
        <w:rPr>
          <w:rFonts w:ascii="Times New Roman" w:hAnsi="Times New Roman"/>
          <w:b/>
          <w:noProof/>
          <w:sz w:val="32"/>
          <w:szCs w:val="32"/>
        </w:rPr>
      </w:pPr>
    </w:p>
    <w:p w:rsidR="00577F9E" w:rsidRPr="00B344DA" w:rsidRDefault="00577F9E" w:rsidP="00A6258F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F31032C" wp14:editId="77474AFC">
            <wp:extent cx="5760085" cy="3238287"/>
            <wp:effectExtent l="0" t="0" r="0" b="63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258F" w:rsidRPr="00535F64" w:rsidRDefault="00A6258F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9E503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</w:t>
      </w:r>
    </w:p>
    <w:p w:rsidR="0025056E" w:rsidRDefault="009E503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Téma sociálního státu je výborné pro diskuzi – zda je v ČR sociální funkce státu plněna příliš nebo málo, jak studentům vyhovuje systém přerozdělování bohatství, zda by platili školné, jak chápou pojmy spravedlnost a solidarita atd. 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115B32" w:rsidRDefault="00115B32" w:rsidP="00535F64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550F69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F343202" wp14:editId="121FF35C">
            <wp:extent cx="5760085" cy="3238287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9E503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Přemýšlejte společně se studenty, diskutujte o tomto tématu, odpovědi zapisujte na volné linky. Příklady pozitiv i negativ sociálního státu jsou uvedeny na následujících stranách.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550F69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953FE8D" wp14:editId="35191FDB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9E503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Příklady odpovědí na otázku z předchozí strany – pozitiva.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550F69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116E01F" wp14:editId="212E727B">
            <wp:extent cx="5760085" cy="3238287"/>
            <wp:effectExtent l="0" t="0" r="0" b="63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9E5037" w:rsidRDefault="009E5037" w:rsidP="009E5037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Příklady odpovědí na otázku z předchozí strany – negativa.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550F69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74EC36D0" wp14:editId="17DE8BA3">
            <wp:extent cx="5760085" cy="3238287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9E5037" w:rsidRDefault="00830631" w:rsidP="00830631">
      <w:pPr>
        <w:rPr>
          <w:rFonts w:ascii="Times New Roman" w:hAnsi="Times New Roman"/>
          <w:b/>
          <w:noProof/>
          <w:sz w:val="24"/>
          <w:szCs w:val="24"/>
        </w:rPr>
      </w:pPr>
    </w:p>
    <w:p w:rsidR="00830631" w:rsidRPr="009E5037" w:rsidRDefault="00830631" w:rsidP="00830631">
      <w:pPr>
        <w:rPr>
          <w:rFonts w:ascii="Times New Roman" w:hAnsi="Times New Roman"/>
          <w:b/>
          <w:noProof/>
          <w:sz w:val="24"/>
          <w:szCs w:val="24"/>
        </w:rPr>
      </w:pPr>
    </w:p>
    <w:p w:rsidR="00830631" w:rsidRPr="009E5037" w:rsidRDefault="009E5037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Pusťte studentům video (kliknutím na obrázek) a využijte jej k diskuzi na témata uvedená dole na stránce. 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577F9E" w:rsidRDefault="00577F9E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A083FFC" wp14:editId="1C616BCF">
            <wp:extent cx="5760085" cy="3238287"/>
            <wp:effectExtent l="0" t="0" r="0" b="63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830631" w:rsidSect="00013387">
      <w:headerReference w:type="default" r:id="rId20"/>
      <w:footerReference w:type="default" r:id="rId21"/>
      <w:footerReference w:type="first" r:id="rId22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2930" w:rsidRDefault="00AC2930" w:rsidP="00B56746">
      <w:r>
        <w:separator/>
      </w:r>
    </w:p>
  </w:endnote>
  <w:endnote w:type="continuationSeparator" w:id="0">
    <w:p w:rsidR="00AC2930" w:rsidRDefault="00AC2930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115B32">
      <w:rPr>
        <w:rFonts w:ascii="Times New Roman" w:hAnsi="Times New Roman"/>
        <w:noProof/>
        <w:sz w:val="24"/>
        <w:szCs w:val="24"/>
      </w:rPr>
      <w:t>5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2930" w:rsidRDefault="00AC2930" w:rsidP="00B56746">
      <w:r>
        <w:separator/>
      </w:r>
    </w:p>
  </w:footnote>
  <w:footnote w:type="continuationSeparator" w:id="0">
    <w:p w:rsidR="00AC2930" w:rsidRDefault="00AC2930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B532C"/>
    <w:rsid w:val="000D7AE9"/>
    <w:rsid w:val="00115B32"/>
    <w:rsid w:val="00177444"/>
    <w:rsid w:val="00197656"/>
    <w:rsid w:val="001A2B1C"/>
    <w:rsid w:val="001A2D84"/>
    <w:rsid w:val="001C7A70"/>
    <w:rsid w:val="002225F9"/>
    <w:rsid w:val="00226359"/>
    <w:rsid w:val="0025056E"/>
    <w:rsid w:val="00253B50"/>
    <w:rsid w:val="003174BC"/>
    <w:rsid w:val="003D590A"/>
    <w:rsid w:val="00434702"/>
    <w:rsid w:val="0044535B"/>
    <w:rsid w:val="00472D78"/>
    <w:rsid w:val="004C669B"/>
    <w:rsid w:val="004E08B0"/>
    <w:rsid w:val="005164C4"/>
    <w:rsid w:val="00535F64"/>
    <w:rsid w:val="00550F69"/>
    <w:rsid w:val="00577F9E"/>
    <w:rsid w:val="005D0F06"/>
    <w:rsid w:val="0060585F"/>
    <w:rsid w:val="006131F7"/>
    <w:rsid w:val="006534C4"/>
    <w:rsid w:val="006F5EEC"/>
    <w:rsid w:val="0075236F"/>
    <w:rsid w:val="00756471"/>
    <w:rsid w:val="007A552C"/>
    <w:rsid w:val="008025AD"/>
    <w:rsid w:val="008074FE"/>
    <w:rsid w:val="00830631"/>
    <w:rsid w:val="00844B23"/>
    <w:rsid w:val="00853794"/>
    <w:rsid w:val="00896DB2"/>
    <w:rsid w:val="00961D5B"/>
    <w:rsid w:val="009B6019"/>
    <w:rsid w:val="009B6936"/>
    <w:rsid w:val="009E5037"/>
    <w:rsid w:val="009F7810"/>
    <w:rsid w:val="00A02852"/>
    <w:rsid w:val="00A117ED"/>
    <w:rsid w:val="00A6258F"/>
    <w:rsid w:val="00AB0400"/>
    <w:rsid w:val="00AC2930"/>
    <w:rsid w:val="00AD23CA"/>
    <w:rsid w:val="00AD4833"/>
    <w:rsid w:val="00B01232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C4673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42</TotalTime>
  <Pages>11</Pages>
  <Words>221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15</cp:revision>
  <cp:lastPrinted>2011-05-16T11:41:00Z</cp:lastPrinted>
  <dcterms:created xsi:type="dcterms:W3CDTF">2011-07-24T18:19:00Z</dcterms:created>
  <dcterms:modified xsi:type="dcterms:W3CDTF">2011-09-18T20:20:00Z</dcterms:modified>
</cp:coreProperties>
</file>