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25056E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Základy společenských věd</w:t>
      </w: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</w:p>
    <w:p w:rsidR="00072F68" w:rsidRPr="00E6520E" w:rsidRDefault="003F4891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DEMOKRATICKÉ HODNOTY, LIDSKÁ PRÁVA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25056E">
        <w:rPr>
          <w:rFonts w:ascii="Times New Roman" w:hAnsi="Times New Roman"/>
          <w:sz w:val="32"/>
          <w:szCs w:val="32"/>
        </w:rPr>
        <w:t>Mgr. Lenka Kramářová</w:t>
      </w:r>
      <w:r w:rsidR="009F7810">
        <w:rPr>
          <w:rFonts w:ascii="Times New Roman" w:hAnsi="Times New Roman"/>
          <w:sz w:val="32"/>
          <w:szCs w:val="32"/>
        </w:rPr>
        <w:t xml:space="preserve"> 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Default="00B56746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25056E" w:rsidRPr="00B344DA" w:rsidRDefault="0025056E" w:rsidP="0025056E">
      <w:pPr>
        <w:rPr>
          <w:rFonts w:ascii="Times New Roman" w:hAnsi="Times New Roman"/>
          <w:b/>
          <w:sz w:val="32"/>
          <w:szCs w:val="32"/>
        </w:rPr>
      </w:pPr>
    </w:p>
    <w:p w:rsidR="00013387" w:rsidRDefault="00412F5A" w:rsidP="00AD4833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12555C19" wp14:editId="5D3086E7">
            <wp:extent cx="5760085" cy="3238287"/>
            <wp:effectExtent l="0" t="0" r="0" b="63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A15EE0" w:rsidRDefault="00A15EE0" w:rsidP="00253B50">
      <w:pPr>
        <w:rPr>
          <w:rFonts w:ascii="Times New Roman" w:hAnsi="Times New Roman"/>
          <w:sz w:val="24"/>
          <w:szCs w:val="24"/>
        </w:rPr>
      </w:pPr>
    </w:p>
    <w:p w:rsidR="00177444" w:rsidRDefault="00A15EE0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Diskutujte se studenty o dané otázce, jejich odpovědi můžete zapisovat na volné linky. </w:t>
      </w: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Pr="00535F64" w:rsidRDefault="00177444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Pr="00535F64" w:rsidRDefault="0025056E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896DB2" w:rsidRDefault="00896DB2" w:rsidP="00253B50">
      <w:pPr>
        <w:rPr>
          <w:rFonts w:ascii="Times New Roman" w:hAnsi="Times New Roman"/>
          <w:sz w:val="24"/>
          <w:szCs w:val="24"/>
        </w:rPr>
      </w:pPr>
    </w:p>
    <w:p w:rsidR="00896DB2" w:rsidRPr="00535F64" w:rsidRDefault="00896DB2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253B50" w:rsidRPr="00B344DA" w:rsidRDefault="00CD4256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2F6E03" w:rsidRDefault="002F6E03" w:rsidP="00896DB2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67D2AA91" wp14:editId="51CA9D0C">
            <wp:extent cx="5760085" cy="3238287"/>
            <wp:effectExtent l="0" t="0" r="0" b="63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B344DA" w:rsidRDefault="00A15EE0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Výklad – lze upravit, omezit nebo rozšířit. </w:t>
      </w:r>
    </w:p>
    <w:p w:rsidR="00177444" w:rsidRDefault="00177444" w:rsidP="00896DB2">
      <w:pPr>
        <w:rPr>
          <w:rFonts w:ascii="Times New Roman" w:hAnsi="Times New Roman"/>
          <w:sz w:val="24"/>
          <w:szCs w:val="24"/>
        </w:rPr>
      </w:pPr>
    </w:p>
    <w:p w:rsidR="00177444" w:rsidRPr="00535F64" w:rsidRDefault="00177444" w:rsidP="00896DB2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E3474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Default="00253B50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Pr="00535F64" w:rsidRDefault="00B344DA" w:rsidP="00253B50">
      <w:pPr>
        <w:rPr>
          <w:rFonts w:ascii="Times New Roman" w:hAnsi="Times New Roman"/>
          <w:sz w:val="24"/>
          <w:szCs w:val="24"/>
        </w:rPr>
      </w:pPr>
    </w:p>
    <w:p w:rsidR="00253B50" w:rsidRDefault="00253B50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25056E" w:rsidRDefault="0025056E" w:rsidP="0025056E">
      <w:pPr>
        <w:rPr>
          <w:rFonts w:ascii="Times New Roman" w:hAnsi="Times New Roman"/>
          <w:b/>
          <w:noProof/>
          <w:sz w:val="32"/>
          <w:szCs w:val="32"/>
        </w:rPr>
      </w:pPr>
    </w:p>
    <w:p w:rsidR="002F6E03" w:rsidRDefault="002F6E03" w:rsidP="0025056E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7EC0FBDE" wp14:editId="73F70CC0">
            <wp:extent cx="5760085" cy="3238287"/>
            <wp:effectExtent l="0" t="0" r="0" b="63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056E" w:rsidRPr="00B344DA" w:rsidRDefault="0025056E" w:rsidP="0025056E">
      <w:pPr>
        <w:rPr>
          <w:rFonts w:ascii="Times New Roman" w:hAnsi="Times New Roman"/>
          <w:b/>
          <w:noProof/>
          <w:sz w:val="32"/>
          <w:szCs w:val="32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25056E" w:rsidRDefault="00A15EE0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Pokračování výkladu.</w:t>
      </w: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253B50" w:rsidRDefault="00253B50" w:rsidP="00013387">
      <w:pPr>
        <w:rPr>
          <w:noProof/>
          <w:lang w:eastAsia="cs-CZ"/>
        </w:rPr>
      </w:pPr>
    </w:p>
    <w:p w:rsidR="0025056E" w:rsidRPr="00535F64" w:rsidRDefault="000F47A5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139B201E" wp14:editId="136F1A3A">
            <wp:extent cx="5760085" cy="3238287"/>
            <wp:effectExtent l="0" t="0" r="0" b="63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A15EE0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Pokračování výkladu. </w:t>
      </w:r>
    </w:p>
    <w:p w:rsidR="00CC4673" w:rsidRDefault="00CC4673" w:rsidP="00253B50">
      <w:pPr>
        <w:rPr>
          <w:rFonts w:ascii="Times New Roman" w:hAnsi="Times New Roman"/>
          <w:sz w:val="24"/>
          <w:szCs w:val="24"/>
        </w:rPr>
      </w:pPr>
    </w:p>
    <w:p w:rsidR="00CC4673" w:rsidRDefault="00CC4673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2F6E03" w:rsidRPr="00535F64" w:rsidRDefault="002F6E03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4F54A704" wp14:editId="5F060E63">
            <wp:extent cx="5760085" cy="3238287"/>
            <wp:effectExtent l="0" t="0" r="0" b="63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A15EE0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Pokračování výkladu. </w:t>
      </w: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7AE9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Pr="00B344DA" w:rsidRDefault="000F47A5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5045553E" wp14:editId="536A5DE6">
            <wp:extent cx="5760085" cy="3238287"/>
            <wp:effectExtent l="0" t="0" r="0" b="63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A15EE0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Vyzvěte studenty, ať vyjmenují některá lidská práva, zapisujte je na volné linky. Některé příklady lidských práv  a svobod jsou uvedeny na následující straně. </w:t>
      </w: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7AE9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Pr="00B344DA" w:rsidRDefault="00A27EBF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69662B22" wp14:editId="0470EA25">
            <wp:extent cx="5760085" cy="3238287"/>
            <wp:effectExtent l="0" t="0" r="0" b="63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A15EE0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Některé příklady lidských práv a svobod. </w:t>
      </w: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7AE9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Pr="00B344DA" w:rsidRDefault="002C1C46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56C50B45" wp14:editId="7BD38F07">
            <wp:extent cx="5760085" cy="3238287"/>
            <wp:effectExtent l="0" t="0" r="0" b="63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A15EE0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Vyzvěte studenty ke splnění úkolu, mohou jej plnit jednotlivci nebo skupinky – pak se musí v rámci skupiny dohodnout. O výběru diskutujte, ale pozor – nezpochybňujte jejich volbu.  </w:t>
      </w: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F6E03" w:rsidRDefault="002F6E03" w:rsidP="0083063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3B1891E3" wp14:editId="6E857B07">
            <wp:extent cx="5760085" cy="3238287"/>
            <wp:effectExtent l="0" t="0" r="0" b="63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  <w:bookmarkStart w:id="0" w:name="_GoBack"/>
      <w:bookmarkEnd w:id="0"/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sectPr w:rsidR="00830631" w:rsidSect="00013387">
      <w:headerReference w:type="default" r:id="rId19"/>
      <w:footerReference w:type="default" r:id="rId20"/>
      <w:footerReference w:type="first" r:id="rId21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E03F6" w:rsidRDefault="005E03F6" w:rsidP="00B56746">
      <w:r>
        <w:separator/>
      </w:r>
    </w:p>
  </w:endnote>
  <w:endnote w:type="continuationSeparator" w:id="0">
    <w:p w:rsidR="005E03F6" w:rsidRDefault="005E03F6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7A552C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2F6E03">
      <w:rPr>
        <w:rFonts w:ascii="Times New Roman" w:hAnsi="Times New Roman"/>
        <w:noProof/>
        <w:sz w:val="24"/>
        <w:szCs w:val="24"/>
      </w:rPr>
      <w:t>10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E03F6" w:rsidRDefault="005E03F6" w:rsidP="00B56746">
      <w:r>
        <w:separator/>
      </w:r>
    </w:p>
  </w:footnote>
  <w:footnote w:type="continuationSeparator" w:id="0">
    <w:p w:rsidR="005E03F6" w:rsidRDefault="005E03F6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FC90BFA4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D623D8D"/>
    <w:multiLevelType w:val="hybridMultilevel"/>
    <w:tmpl w:val="BE44A9DE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0400"/>
    <w:rsid w:val="00013387"/>
    <w:rsid w:val="00072F68"/>
    <w:rsid w:val="00084174"/>
    <w:rsid w:val="000B532C"/>
    <w:rsid w:val="000D7AE9"/>
    <w:rsid w:val="000F47A5"/>
    <w:rsid w:val="00177444"/>
    <w:rsid w:val="001A2B1C"/>
    <w:rsid w:val="001A2D84"/>
    <w:rsid w:val="001C7A70"/>
    <w:rsid w:val="002225F9"/>
    <w:rsid w:val="00226359"/>
    <w:rsid w:val="0025056E"/>
    <w:rsid w:val="00253B50"/>
    <w:rsid w:val="002C1C46"/>
    <w:rsid w:val="002D229C"/>
    <w:rsid w:val="002F6E03"/>
    <w:rsid w:val="003174BC"/>
    <w:rsid w:val="003D590A"/>
    <w:rsid w:val="003F4891"/>
    <w:rsid w:val="00412F5A"/>
    <w:rsid w:val="00434702"/>
    <w:rsid w:val="00472D78"/>
    <w:rsid w:val="004C669B"/>
    <w:rsid w:val="004E08B0"/>
    <w:rsid w:val="005164C4"/>
    <w:rsid w:val="00535F64"/>
    <w:rsid w:val="005B1B50"/>
    <w:rsid w:val="005D0F06"/>
    <w:rsid w:val="005E03F6"/>
    <w:rsid w:val="0060585F"/>
    <w:rsid w:val="006131F7"/>
    <w:rsid w:val="006534C4"/>
    <w:rsid w:val="006F5EEC"/>
    <w:rsid w:val="0075236F"/>
    <w:rsid w:val="00756471"/>
    <w:rsid w:val="007A552C"/>
    <w:rsid w:val="008025AD"/>
    <w:rsid w:val="008074FE"/>
    <w:rsid w:val="00830631"/>
    <w:rsid w:val="00844B23"/>
    <w:rsid w:val="00851D7D"/>
    <w:rsid w:val="00853794"/>
    <w:rsid w:val="00896DB2"/>
    <w:rsid w:val="00961D5B"/>
    <w:rsid w:val="009B6019"/>
    <w:rsid w:val="009B6936"/>
    <w:rsid w:val="009F7810"/>
    <w:rsid w:val="00A02852"/>
    <w:rsid w:val="00A117ED"/>
    <w:rsid w:val="00A15EE0"/>
    <w:rsid w:val="00A27EBF"/>
    <w:rsid w:val="00AB0400"/>
    <w:rsid w:val="00AD23CA"/>
    <w:rsid w:val="00AD4833"/>
    <w:rsid w:val="00B105F6"/>
    <w:rsid w:val="00B23077"/>
    <w:rsid w:val="00B344DA"/>
    <w:rsid w:val="00B429BF"/>
    <w:rsid w:val="00B56746"/>
    <w:rsid w:val="00B677F0"/>
    <w:rsid w:val="00B827B1"/>
    <w:rsid w:val="00BD00E8"/>
    <w:rsid w:val="00C06433"/>
    <w:rsid w:val="00C80F15"/>
    <w:rsid w:val="00CC4673"/>
    <w:rsid w:val="00CD4256"/>
    <w:rsid w:val="00CD6FAC"/>
    <w:rsid w:val="00D50596"/>
    <w:rsid w:val="00D96C37"/>
    <w:rsid w:val="00E34740"/>
    <w:rsid w:val="00E46226"/>
    <w:rsid w:val="00E6520E"/>
    <w:rsid w:val="00EE07D5"/>
    <w:rsid w:val="00F06876"/>
    <w:rsid w:val="00F44267"/>
    <w:rsid w:val="00F8728D"/>
    <w:rsid w:val="00F87C6D"/>
    <w:rsid w:val="00FC5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ramarova\AppData\Local\Microsoft\Windows\Temporary%20Internet%20Files\Low\Content.IE5\39BYVPVQ\InovaceSablonaGO%5b1%5d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InovaceSablonaGO[1]</Template>
  <TotalTime>39</TotalTime>
  <Pages>10</Pages>
  <Words>173</Words>
  <Characters>1024</Characters>
  <Application>Microsoft Office Word</Application>
  <DocSecurity>0</DocSecurity>
  <Lines>8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1195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kramarova</dc:creator>
  <cp:lastModifiedBy>kramarova</cp:lastModifiedBy>
  <cp:revision>16</cp:revision>
  <cp:lastPrinted>2011-05-16T11:41:00Z</cp:lastPrinted>
  <dcterms:created xsi:type="dcterms:W3CDTF">2011-07-24T18:19:00Z</dcterms:created>
  <dcterms:modified xsi:type="dcterms:W3CDTF">2011-09-18T19:57:00Z</dcterms:modified>
</cp:coreProperties>
</file>