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CE3861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CE3861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06423E">
        <w:rPr>
          <w:rFonts w:ascii="Times New Roman" w:hAnsi="Times New Roman"/>
          <w:b/>
          <w:sz w:val="52"/>
          <w:szCs w:val="52"/>
        </w:rPr>
        <w:t>Bohatství a chudoba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06423E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E55B29" w:rsidRDefault="00E55B29" w:rsidP="006C7E87">
      <w:pPr>
        <w:rPr>
          <w:noProof/>
          <w:lang w:eastAsia="cs-CZ"/>
        </w:rPr>
      </w:pPr>
    </w:p>
    <w:p w:rsidR="00E55B29" w:rsidRDefault="00E55B29" w:rsidP="006C7E87">
      <w:pPr>
        <w:rPr>
          <w:noProof/>
          <w:lang w:eastAsia="cs-CZ"/>
        </w:rPr>
      </w:pPr>
    </w:p>
    <w:p w:rsidR="006C7E87" w:rsidRDefault="006C7E87" w:rsidP="006C7E87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FF6B297" wp14:editId="78954215">
            <wp:extent cx="5379308" cy="2529017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004" t="11450" r="3577" b="10428"/>
                    <a:stretch/>
                  </pic:blipFill>
                  <pic:spPr bwMode="auto">
                    <a:xfrm>
                      <a:off x="0" y="0"/>
                      <a:ext cx="5381023" cy="2529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65B2" w:rsidRDefault="003865B2" w:rsidP="006C7E87">
      <w:pPr>
        <w:rPr>
          <w:rFonts w:ascii="Times New Roman" w:hAnsi="Times New Roman"/>
          <w:b/>
          <w:sz w:val="32"/>
          <w:szCs w:val="32"/>
        </w:rPr>
      </w:pPr>
    </w:p>
    <w:p w:rsidR="003865B2" w:rsidRDefault="003865B2" w:rsidP="006C7E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Kontrast mezi světem bohatých a chudých je jedním z nejpalčivějších témat současného světa.</w:t>
      </w:r>
    </w:p>
    <w:p w:rsidR="003865B2" w:rsidRPr="003865B2" w:rsidRDefault="003865B2" w:rsidP="006C7E87">
      <w:pPr>
        <w:rPr>
          <w:rFonts w:ascii="Times New Roman" w:hAnsi="Times New Roman"/>
          <w:sz w:val="24"/>
          <w:szCs w:val="24"/>
        </w:rPr>
      </w:pP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253B50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55B29" w:rsidRDefault="00E55B29" w:rsidP="006C7E87">
      <w:pPr>
        <w:rPr>
          <w:noProof/>
          <w:lang w:eastAsia="cs-CZ"/>
        </w:rPr>
      </w:pPr>
    </w:p>
    <w:p w:rsidR="006C7E87" w:rsidRDefault="006C7E87" w:rsidP="006C7E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C3BD680" wp14:editId="2C477248">
            <wp:extent cx="5296930" cy="2636108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578" t="9925" r="3434" b="8646"/>
                    <a:stretch/>
                  </pic:blipFill>
                  <pic:spPr bwMode="auto">
                    <a:xfrm>
                      <a:off x="0" y="0"/>
                      <a:ext cx="5298619" cy="2636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65B2" w:rsidRDefault="003865B2" w:rsidP="006C7E87">
      <w:pPr>
        <w:rPr>
          <w:rFonts w:ascii="Times New Roman" w:hAnsi="Times New Roman"/>
          <w:b/>
          <w:noProof/>
          <w:sz w:val="32"/>
          <w:szCs w:val="32"/>
        </w:rPr>
      </w:pPr>
    </w:p>
    <w:p w:rsidR="003865B2" w:rsidRPr="003865B2" w:rsidRDefault="00B0034E" w:rsidP="006C7E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Přes dlouholetou snahu mnoha, zejména humanitárních organizací a OSN se neustále zvyšuje rozdíl mezi bohatými a chudými.</w:t>
      </w:r>
    </w:p>
    <w:p w:rsidR="00253B50" w:rsidRDefault="00253B50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Pr="00535F64" w:rsidRDefault="00E55B29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E55B29" w:rsidRDefault="00E55B29" w:rsidP="006C7E87">
      <w:pPr>
        <w:rPr>
          <w:noProof/>
          <w:lang w:eastAsia="cs-CZ"/>
        </w:rPr>
      </w:pPr>
    </w:p>
    <w:p w:rsidR="006C7E87" w:rsidRDefault="006C7E87" w:rsidP="006C7E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CFB96B6" wp14:editId="2C920A85">
            <wp:extent cx="5296930" cy="2611394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861" t="9925" r="5150" b="9409"/>
                    <a:stretch/>
                  </pic:blipFill>
                  <pic:spPr bwMode="auto">
                    <a:xfrm>
                      <a:off x="0" y="0"/>
                      <a:ext cx="5298618" cy="2612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34E" w:rsidRDefault="00B0034E" w:rsidP="006C7E87">
      <w:pPr>
        <w:rPr>
          <w:rFonts w:ascii="Times New Roman" w:hAnsi="Times New Roman"/>
          <w:b/>
          <w:noProof/>
          <w:sz w:val="32"/>
          <w:szCs w:val="32"/>
        </w:rPr>
      </w:pPr>
    </w:p>
    <w:p w:rsidR="00B0034E" w:rsidRDefault="00B0034E" w:rsidP="006C7E87">
      <w:pPr>
        <w:rPr>
          <w:rFonts w:ascii="Times New Roman" w:hAnsi="Times New Roman"/>
          <w:noProof/>
          <w:sz w:val="24"/>
          <w:szCs w:val="24"/>
        </w:rPr>
      </w:pPr>
      <w:r w:rsidRPr="00B0034E">
        <w:rPr>
          <w:rFonts w:ascii="Times New Roman" w:hAnsi="Times New Roman"/>
          <w:noProof/>
          <w:sz w:val="24"/>
          <w:szCs w:val="24"/>
        </w:rPr>
        <w:t xml:space="preserve">Text </w:t>
      </w:r>
      <w:r>
        <w:rPr>
          <w:rFonts w:ascii="Times New Roman" w:hAnsi="Times New Roman"/>
          <w:noProof/>
          <w:sz w:val="24"/>
          <w:szCs w:val="24"/>
        </w:rPr>
        <w:t>na obrazovce předkládá informace o pokusech popsat svět bohatých a zejména chudých.</w:t>
      </w:r>
    </w:p>
    <w:p w:rsidR="00B0034E" w:rsidRDefault="00B0034E" w:rsidP="006C7E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Dnes se jeví jako nejlepší měřítko Index lidského rozvoje.</w:t>
      </w:r>
    </w:p>
    <w:p w:rsidR="00B0034E" w:rsidRPr="00B0034E" w:rsidRDefault="00B0034E" w:rsidP="006C7E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nejprve vytáhneme na plochu obrazovky růžový panel, který ukazuje často používané rozdělení světa na</w:t>
      </w:r>
      <w:r w:rsidR="005006B3">
        <w:rPr>
          <w:rFonts w:ascii="Times New Roman" w:hAnsi="Times New Roman"/>
          <w:noProof/>
          <w:sz w:val="24"/>
          <w:szCs w:val="24"/>
        </w:rPr>
        <w:t xml:space="preserve"> </w:t>
      </w:r>
      <w:bookmarkStart w:id="0" w:name="_GoBack"/>
      <w:bookmarkEnd w:id="0"/>
      <w:r>
        <w:rPr>
          <w:rFonts w:ascii="Times New Roman" w:hAnsi="Times New Roman"/>
          <w:noProof/>
          <w:sz w:val="24"/>
          <w:szCs w:val="24"/>
        </w:rPr>
        <w:t xml:space="preserve"> „bohatý sever a chudý jih</w:t>
      </w:r>
      <w:r w:rsidR="00A04282">
        <w:rPr>
          <w:rFonts w:ascii="Times New Roman" w:hAnsi="Times New Roman"/>
          <w:noProof/>
          <w:sz w:val="24"/>
          <w:szCs w:val="24"/>
        </w:rPr>
        <w:t>“. Následně z opačného okraje překryjeme plochu žlutým panelem s informacemi o typických problémech rozvojových zemí</w:t>
      </w:r>
      <w:r w:rsidR="00E55B29">
        <w:rPr>
          <w:rFonts w:ascii="Times New Roman" w:hAnsi="Times New Roman"/>
          <w:noProof/>
          <w:sz w:val="24"/>
          <w:szCs w:val="24"/>
        </w:rPr>
        <w:t>.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6C7E87" w:rsidRDefault="006C7E87" w:rsidP="006C7E87">
      <w:pPr>
        <w:rPr>
          <w:rFonts w:ascii="Times New Roman" w:hAnsi="Times New Roman"/>
          <w:b/>
          <w:noProof/>
          <w:sz w:val="32"/>
          <w:szCs w:val="32"/>
        </w:rPr>
      </w:pPr>
    </w:p>
    <w:p w:rsidR="00E55B29" w:rsidRDefault="00E55B29" w:rsidP="006C7E87">
      <w:pPr>
        <w:rPr>
          <w:noProof/>
          <w:lang w:eastAsia="cs-CZ"/>
        </w:rPr>
      </w:pPr>
    </w:p>
    <w:p w:rsidR="006C7E87" w:rsidRPr="00B344DA" w:rsidRDefault="006C7E87" w:rsidP="006C7E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A7FE068" wp14:editId="6D67CE69">
            <wp:extent cx="5535827" cy="2586681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0179" r="3863" b="9918"/>
                    <a:stretch/>
                  </pic:blipFill>
                  <pic:spPr bwMode="auto">
                    <a:xfrm>
                      <a:off x="0" y="0"/>
                      <a:ext cx="5537592" cy="2587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Default="00253B50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Pr="00535F64" w:rsidRDefault="00E55B29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E55B29" w:rsidRDefault="00E55B29" w:rsidP="006C7E87">
      <w:pPr>
        <w:rPr>
          <w:noProof/>
          <w:lang w:eastAsia="cs-CZ"/>
        </w:rPr>
      </w:pPr>
    </w:p>
    <w:p w:rsidR="00E55B29" w:rsidRDefault="00E55B29" w:rsidP="006C7E87">
      <w:pPr>
        <w:rPr>
          <w:noProof/>
          <w:lang w:eastAsia="cs-CZ"/>
        </w:rPr>
      </w:pPr>
    </w:p>
    <w:p w:rsidR="006C7E87" w:rsidRDefault="006C7E87" w:rsidP="006C7E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3A2C4E4" wp14:editId="1407308B">
            <wp:extent cx="5535827" cy="2553729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1451" r="3863" b="9663"/>
                    <a:stretch/>
                  </pic:blipFill>
                  <pic:spPr bwMode="auto">
                    <a:xfrm>
                      <a:off x="0" y="0"/>
                      <a:ext cx="5537592" cy="2554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282" w:rsidRDefault="00A04282" w:rsidP="006C7E87">
      <w:pPr>
        <w:rPr>
          <w:rFonts w:ascii="Times New Roman" w:hAnsi="Times New Roman"/>
          <w:b/>
          <w:noProof/>
          <w:sz w:val="32"/>
          <w:szCs w:val="32"/>
        </w:rPr>
      </w:pPr>
    </w:p>
    <w:p w:rsidR="00A04282" w:rsidRDefault="00A04282" w:rsidP="006C7E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Obrazovka navazuje na informace z předchozí obrazovky.</w:t>
      </w:r>
    </w:p>
    <w:p w:rsidR="00A04282" w:rsidRPr="00A04282" w:rsidRDefault="00A04282" w:rsidP="006C7E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přečtení textu doplníme informace nejprve ze spodního okraje obrazovky a následně z levého okraje obrazovky.</w:t>
      </w:r>
    </w:p>
    <w:p w:rsidR="001C5D66" w:rsidRDefault="001C5D66" w:rsidP="006C7E87">
      <w:pPr>
        <w:rPr>
          <w:rFonts w:ascii="Times New Roman" w:hAnsi="Times New Roman"/>
          <w:b/>
          <w:noProof/>
          <w:sz w:val="32"/>
          <w:szCs w:val="32"/>
        </w:rPr>
      </w:pPr>
    </w:p>
    <w:p w:rsidR="00E55B29" w:rsidRDefault="00E55B29" w:rsidP="006C7E87">
      <w:pPr>
        <w:rPr>
          <w:noProof/>
          <w:lang w:eastAsia="cs-CZ"/>
        </w:rPr>
      </w:pPr>
    </w:p>
    <w:p w:rsidR="00E55B29" w:rsidRDefault="00E55B29" w:rsidP="006C7E87">
      <w:pPr>
        <w:rPr>
          <w:noProof/>
          <w:lang w:eastAsia="cs-CZ"/>
        </w:rPr>
      </w:pPr>
    </w:p>
    <w:p w:rsidR="001C5D66" w:rsidRPr="00B344DA" w:rsidRDefault="001C5D66" w:rsidP="006C7E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751379C" wp14:editId="39809940">
            <wp:extent cx="5453449" cy="2603157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0433" r="5294" b="9154"/>
                    <a:stretch/>
                  </pic:blipFill>
                  <pic:spPr bwMode="auto">
                    <a:xfrm>
                      <a:off x="0" y="0"/>
                      <a:ext cx="5455188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Default="00E55B29" w:rsidP="00253B50">
      <w:pPr>
        <w:rPr>
          <w:rFonts w:ascii="Times New Roman" w:hAnsi="Times New Roman"/>
          <w:sz w:val="24"/>
          <w:szCs w:val="24"/>
        </w:rPr>
      </w:pPr>
    </w:p>
    <w:p w:rsidR="00E55B29" w:rsidRPr="00535F64" w:rsidRDefault="00E55B29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55B29" w:rsidRDefault="00E55B29" w:rsidP="001C5D66">
      <w:pPr>
        <w:rPr>
          <w:noProof/>
          <w:lang w:eastAsia="cs-CZ"/>
        </w:rPr>
      </w:pP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C129665" wp14:editId="3574D4B3">
            <wp:extent cx="5560541" cy="2570205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9670" r="3434" b="10935"/>
                    <a:stretch/>
                  </pic:blipFill>
                  <pic:spPr bwMode="auto">
                    <a:xfrm>
                      <a:off x="0" y="0"/>
                      <a:ext cx="5562314" cy="2571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282" w:rsidRDefault="00A04282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A04282" w:rsidRDefault="00A04282" w:rsidP="001C5D66">
      <w:pPr>
        <w:rPr>
          <w:rFonts w:ascii="Times New Roman" w:hAnsi="Times New Roman"/>
          <w:noProof/>
          <w:sz w:val="24"/>
          <w:szCs w:val="24"/>
        </w:rPr>
      </w:pPr>
      <w:r w:rsidRPr="00A04282">
        <w:rPr>
          <w:rFonts w:ascii="Times New Roman" w:hAnsi="Times New Roman"/>
          <w:noProof/>
          <w:sz w:val="24"/>
          <w:szCs w:val="24"/>
        </w:rPr>
        <w:t>Metodický postup</w:t>
      </w:r>
      <w:r>
        <w:rPr>
          <w:rFonts w:ascii="Times New Roman" w:hAnsi="Times New Roman"/>
          <w:noProof/>
          <w:sz w:val="24"/>
          <w:szCs w:val="24"/>
        </w:rPr>
        <w:t>: po seznámení textem navodíme diskuzi na téma „kvalita lidského života“.</w:t>
      </w:r>
    </w:p>
    <w:p w:rsidR="00797200" w:rsidRDefault="00797200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Po jejím ukončení předložíme studentům jednu z možností, jak kvalitu lidského života</w:t>
      </w:r>
      <w:r w:rsidR="00E55B29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vysvětlit (uchopením modrého puntíku a jeho přesunutím přes obrazovku).</w:t>
      </w:r>
    </w:p>
    <w:p w:rsidR="00A04282" w:rsidRPr="00A04282" w:rsidRDefault="00A04282" w:rsidP="001C5D66">
      <w:pPr>
        <w:rPr>
          <w:rFonts w:ascii="Times New Roman" w:hAnsi="Times New Roman"/>
          <w:noProof/>
          <w:sz w:val="24"/>
          <w:szCs w:val="24"/>
        </w:rPr>
      </w:pP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E55B29" w:rsidRDefault="00E55B29" w:rsidP="001C5D66">
      <w:pPr>
        <w:rPr>
          <w:noProof/>
          <w:lang w:eastAsia="cs-CZ"/>
        </w:rPr>
      </w:pPr>
    </w:p>
    <w:p w:rsidR="001C5D66" w:rsidRPr="00B344DA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5C64E0A" wp14:editId="7526BBB9">
            <wp:extent cx="5560541" cy="2553729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717" t="10178" r="1717" b="10935"/>
                    <a:stretch/>
                  </pic:blipFill>
                  <pic:spPr bwMode="auto">
                    <a:xfrm>
                      <a:off x="0" y="0"/>
                      <a:ext cx="5562314" cy="2554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797200" w:rsidRDefault="00797200" w:rsidP="00535F64">
      <w:pPr>
        <w:rPr>
          <w:rFonts w:ascii="Times New Roman" w:hAnsi="Times New Roman"/>
          <w:noProof/>
          <w:sz w:val="24"/>
          <w:szCs w:val="24"/>
        </w:rPr>
      </w:pPr>
    </w:p>
    <w:p w:rsidR="00797200" w:rsidRDefault="00797200" w:rsidP="00535F64">
      <w:pPr>
        <w:rPr>
          <w:rFonts w:ascii="Times New Roman" w:hAnsi="Times New Roman"/>
          <w:noProof/>
          <w:sz w:val="24"/>
          <w:szCs w:val="24"/>
        </w:rPr>
      </w:pPr>
    </w:p>
    <w:p w:rsidR="00797200" w:rsidRDefault="00797200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Pr="00535F64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55B29" w:rsidRDefault="00E55B29" w:rsidP="001C5D66">
      <w:pPr>
        <w:rPr>
          <w:noProof/>
          <w:lang w:eastAsia="cs-CZ"/>
        </w:rPr>
      </w:pP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5540016" wp14:editId="58685039">
            <wp:extent cx="5535827" cy="2479589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0688" r="3863" b="12716"/>
                    <a:stretch/>
                  </pic:blipFill>
                  <pic:spPr bwMode="auto">
                    <a:xfrm>
                      <a:off x="0" y="0"/>
                      <a:ext cx="5537592" cy="2480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7200" w:rsidRDefault="00797200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797200" w:rsidRDefault="00797200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seznámení s textem, který popisuje základní hodnoty pro výpočet HDI</w:t>
      </w:r>
    </w:p>
    <w:p w:rsidR="00797200" w:rsidRPr="00797200" w:rsidRDefault="00797200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odkrytím žluté plochy ukážeme na příkl</w:t>
      </w:r>
      <w:r w:rsidR="009B3B18">
        <w:rPr>
          <w:rFonts w:ascii="Times New Roman" w:hAnsi="Times New Roman"/>
          <w:noProof/>
          <w:sz w:val="24"/>
          <w:szCs w:val="24"/>
        </w:rPr>
        <w:t>adu ČR jak se HDI počítá . Upo</w:t>
      </w:r>
      <w:r>
        <w:rPr>
          <w:rFonts w:ascii="Times New Roman" w:hAnsi="Times New Roman"/>
          <w:noProof/>
          <w:sz w:val="24"/>
          <w:szCs w:val="24"/>
        </w:rPr>
        <w:t>z</w:t>
      </w:r>
      <w:r w:rsidR="009B3B18">
        <w:rPr>
          <w:rFonts w:ascii="Times New Roman" w:hAnsi="Times New Roman"/>
          <w:noProof/>
          <w:sz w:val="24"/>
          <w:szCs w:val="24"/>
        </w:rPr>
        <w:t>or</w:t>
      </w:r>
      <w:r>
        <w:rPr>
          <w:rFonts w:ascii="Times New Roman" w:hAnsi="Times New Roman"/>
          <w:noProof/>
          <w:sz w:val="24"/>
          <w:szCs w:val="24"/>
        </w:rPr>
        <w:t>níme i na možnost seznámit se podrobněji s</w:t>
      </w:r>
      <w:r w:rsidR="009C5E69">
        <w:rPr>
          <w:rFonts w:ascii="Times New Roman" w:hAnsi="Times New Roman"/>
          <w:noProof/>
          <w:sz w:val="24"/>
          <w:szCs w:val="24"/>
        </w:rPr>
        <w:t> </w:t>
      </w:r>
      <w:r>
        <w:rPr>
          <w:rFonts w:ascii="Times New Roman" w:hAnsi="Times New Roman"/>
          <w:noProof/>
          <w:sz w:val="24"/>
          <w:szCs w:val="24"/>
        </w:rPr>
        <w:t>výpočtem</w:t>
      </w:r>
      <w:r w:rsidR="009C5E69">
        <w:rPr>
          <w:rFonts w:ascii="Times New Roman" w:hAnsi="Times New Roman"/>
          <w:noProof/>
          <w:sz w:val="24"/>
          <w:szCs w:val="24"/>
        </w:rPr>
        <w:t xml:space="preserve"> (viz. odkaz na www stránky)</w:t>
      </w:r>
      <w:r w:rsidR="009B3B18">
        <w:rPr>
          <w:rFonts w:ascii="Times New Roman" w:hAnsi="Times New Roman"/>
          <w:noProof/>
          <w:sz w:val="24"/>
          <w:szCs w:val="24"/>
        </w:rPr>
        <w:t>.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E55B29" w:rsidRDefault="00E55B29" w:rsidP="001C5D66">
      <w:pPr>
        <w:rPr>
          <w:noProof/>
          <w:lang w:eastAsia="cs-CZ"/>
        </w:rPr>
      </w:pPr>
    </w:p>
    <w:p w:rsidR="001C5D66" w:rsidRPr="00B344DA" w:rsidRDefault="00797200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7A95380" wp14:editId="678B5F4E">
            <wp:extent cx="5445211" cy="2347784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13232" r="5436" b="14243"/>
                    <a:stretch/>
                  </pic:blipFill>
                  <pic:spPr bwMode="auto">
                    <a:xfrm>
                      <a:off x="0" y="0"/>
                      <a:ext cx="5446947" cy="2348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Pr="00535F64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55B29" w:rsidRDefault="00E55B29" w:rsidP="001C5D66">
      <w:pPr>
        <w:rPr>
          <w:noProof/>
          <w:lang w:eastAsia="cs-CZ"/>
        </w:rPr>
      </w:pP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75F9EAD" wp14:editId="01771A1E">
            <wp:extent cx="5552303" cy="2520778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10433" r="3577" b="11699"/>
                    <a:stretch/>
                  </pic:blipFill>
                  <pic:spPr bwMode="auto">
                    <a:xfrm>
                      <a:off x="0" y="0"/>
                      <a:ext cx="5554073" cy="2521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E69" w:rsidRDefault="009C5E69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</w:p>
    <w:p w:rsidR="009C5E69" w:rsidRDefault="009C5E69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Následující obrazovky vysvětlují k čemu se HDI používá a ukazují i mapu světa rozdělenou</w:t>
      </w:r>
    </w:p>
    <w:p w:rsidR="009C5E69" w:rsidRPr="009C5E69" w:rsidRDefault="009C5E69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podle HDI indexu.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55B29" w:rsidRDefault="00E55B29" w:rsidP="001C5D66">
      <w:pPr>
        <w:rPr>
          <w:noProof/>
          <w:lang w:eastAsia="cs-CZ"/>
        </w:rPr>
      </w:pPr>
    </w:p>
    <w:p w:rsidR="001C5D66" w:rsidRPr="00B344DA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598A94F" wp14:editId="4E9DF489">
            <wp:extent cx="5552303" cy="2537254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11197" r="3577" b="10427"/>
                    <a:stretch/>
                  </pic:blipFill>
                  <pic:spPr bwMode="auto">
                    <a:xfrm>
                      <a:off x="0" y="0"/>
                      <a:ext cx="5554073" cy="2538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9C5E69" w:rsidRDefault="009C5E69" w:rsidP="00535F64">
      <w:pPr>
        <w:rPr>
          <w:rFonts w:ascii="Times New Roman" w:hAnsi="Times New Roman"/>
          <w:noProof/>
          <w:sz w:val="24"/>
          <w:szCs w:val="24"/>
        </w:rPr>
      </w:pPr>
    </w:p>
    <w:p w:rsidR="009C5E69" w:rsidRDefault="009C5E69" w:rsidP="00535F64">
      <w:pPr>
        <w:rPr>
          <w:rFonts w:ascii="Times New Roman" w:hAnsi="Times New Roman"/>
          <w:noProof/>
          <w:sz w:val="24"/>
          <w:szCs w:val="24"/>
        </w:rPr>
      </w:pPr>
    </w:p>
    <w:p w:rsidR="009C5E69" w:rsidRDefault="009C5E6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E55B29" w:rsidRPr="00535F64" w:rsidRDefault="00E55B29" w:rsidP="00535F64">
      <w:pPr>
        <w:rPr>
          <w:rFonts w:ascii="Times New Roman" w:hAnsi="Times New Roman"/>
          <w:noProof/>
          <w:sz w:val="24"/>
          <w:szCs w:val="24"/>
        </w:rPr>
      </w:pPr>
    </w:p>
    <w:p w:rsidR="001C5D66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55B29" w:rsidRDefault="00E55B29" w:rsidP="001C5D66">
      <w:pPr>
        <w:rPr>
          <w:noProof/>
          <w:lang w:eastAsia="cs-CZ"/>
        </w:rPr>
      </w:pPr>
    </w:p>
    <w:p w:rsidR="009C5E69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E29AC08" wp14:editId="074A0A29">
            <wp:extent cx="5478163" cy="2463113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11960" r="4864" b="11954"/>
                    <a:stretch/>
                  </pic:blipFill>
                  <pic:spPr bwMode="auto">
                    <a:xfrm>
                      <a:off x="0" y="0"/>
                      <a:ext cx="5479909" cy="2463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5E69" w:rsidRDefault="009C5E69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  <w:r w:rsidR="009C5E69">
        <w:rPr>
          <w:rFonts w:ascii="Times New Roman" w:hAnsi="Times New Roman"/>
          <w:noProof/>
          <w:sz w:val="24"/>
          <w:szCs w:val="24"/>
        </w:rPr>
        <w:t xml:space="preserve">Následující obrazovka poskytuje informace z posledního vydání žebříčku 169 zemí podle </w:t>
      </w:r>
      <w:r w:rsidR="009B3B18">
        <w:rPr>
          <w:rFonts w:ascii="Times New Roman" w:hAnsi="Times New Roman"/>
          <w:noProof/>
          <w:sz w:val="24"/>
          <w:szCs w:val="24"/>
        </w:rPr>
        <w:t xml:space="preserve"> </w:t>
      </w:r>
      <w:r w:rsidR="009C5E69">
        <w:rPr>
          <w:rFonts w:ascii="Times New Roman" w:hAnsi="Times New Roman"/>
          <w:noProof/>
          <w:sz w:val="24"/>
          <w:szCs w:val="24"/>
        </w:rPr>
        <w:t>HDI.</w:t>
      </w:r>
      <w:r>
        <w:rPr>
          <w:rFonts w:ascii="Times New Roman" w:hAnsi="Times New Roman"/>
          <w:b/>
          <w:noProof/>
          <w:sz w:val="32"/>
          <w:szCs w:val="32"/>
        </w:rPr>
        <w:t xml:space="preserve">             </w:t>
      </w:r>
      <w:r w:rsidR="006C7E87">
        <w:rPr>
          <w:rFonts w:ascii="Times New Roman" w:hAnsi="Times New Roman"/>
          <w:b/>
          <w:noProof/>
          <w:sz w:val="32"/>
          <w:szCs w:val="32"/>
        </w:rPr>
        <w:t xml:space="preserve">                                                                                               </w:t>
      </w:r>
      <w:r w:rsidR="009C5E69">
        <w:rPr>
          <w:rFonts w:ascii="Times New Roman" w:hAnsi="Times New Roman"/>
          <w:b/>
          <w:noProof/>
          <w:sz w:val="32"/>
          <w:szCs w:val="32"/>
        </w:rPr>
        <w:t xml:space="preserve"> </w:t>
      </w:r>
      <w:r w:rsidR="006C7E87">
        <w:rPr>
          <w:rFonts w:ascii="Times New Roman" w:hAnsi="Times New Roman"/>
          <w:b/>
          <w:noProof/>
          <w:sz w:val="32"/>
          <w:szCs w:val="32"/>
        </w:rPr>
        <w:t>10. Obrazovka</w:t>
      </w:r>
    </w:p>
    <w:p w:rsidR="00E55B29" w:rsidRDefault="00E55B29" w:rsidP="001C5D66">
      <w:pPr>
        <w:rPr>
          <w:noProof/>
          <w:lang w:eastAsia="cs-CZ"/>
        </w:rPr>
      </w:pPr>
    </w:p>
    <w:p w:rsidR="00B343CB" w:rsidRDefault="00B343CB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0852369" wp14:editId="62E8D8AE">
            <wp:extent cx="5272215" cy="2504303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3577" t="7380" r="4864" b="15261"/>
                    <a:stretch/>
                  </pic:blipFill>
                  <pic:spPr bwMode="auto">
                    <a:xfrm>
                      <a:off x="0" y="0"/>
                      <a:ext cx="5273897" cy="2505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9C5E69" w:rsidRDefault="009C5E69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9C5E69" w:rsidRDefault="009C5E69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Informace o chudobě jsou děsivé a pro člověk</w:t>
      </w:r>
      <w:r w:rsidR="00B343CB">
        <w:rPr>
          <w:rFonts w:ascii="Times New Roman" w:hAnsi="Times New Roman"/>
          <w:noProof/>
          <w:sz w:val="24"/>
          <w:szCs w:val="24"/>
        </w:rPr>
        <w:t>a</w:t>
      </w:r>
      <w:r>
        <w:rPr>
          <w:rFonts w:ascii="Times New Roman" w:hAnsi="Times New Roman"/>
          <w:noProof/>
          <w:sz w:val="24"/>
          <w:szCs w:val="24"/>
        </w:rPr>
        <w:t xml:space="preserve"> z konzumní společnosti jen těžko představitelné. Obrazovka informuje a na fotografiích dokumentuje</w:t>
      </w:r>
      <w:r w:rsidR="009B3B18">
        <w:rPr>
          <w:rFonts w:ascii="Times New Roman" w:hAnsi="Times New Roman"/>
          <w:noProof/>
          <w:sz w:val="24"/>
          <w:szCs w:val="24"/>
        </w:rPr>
        <w:t>,</w:t>
      </w:r>
      <w:r>
        <w:rPr>
          <w:rFonts w:ascii="Times New Roman" w:hAnsi="Times New Roman"/>
          <w:noProof/>
          <w:sz w:val="24"/>
          <w:szCs w:val="24"/>
        </w:rPr>
        <w:t xml:space="preserve"> jak opravdu chudí lidé žijí.</w:t>
      </w:r>
    </w:p>
    <w:p w:rsidR="009C5E69" w:rsidRPr="009C5E69" w:rsidRDefault="009C5E69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seznámení s textem postupně vytahujeme fotografie číslo</w:t>
      </w:r>
      <w:r w:rsidR="00B343CB">
        <w:rPr>
          <w:rFonts w:ascii="Times New Roman" w:hAnsi="Times New Roman"/>
          <w:noProof/>
          <w:sz w:val="24"/>
          <w:szCs w:val="24"/>
        </w:rPr>
        <w:t xml:space="preserve"> 9, 10 a 11.       </w:t>
      </w:r>
      <w:r w:rsidR="009B3B18">
        <w:rPr>
          <w:rFonts w:ascii="Times New Roman" w:hAnsi="Times New Roman"/>
          <w:noProof/>
          <w:sz w:val="24"/>
          <w:szCs w:val="24"/>
        </w:rPr>
        <w:t xml:space="preserve"> S fotografií číslo 12 nemusíme </w:t>
      </w:r>
      <w:r w:rsidR="00B343CB">
        <w:rPr>
          <w:rFonts w:ascii="Times New Roman" w:hAnsi="Times New Roman"/>
          <w:noProof/>
          <w:sz w:val="24"/>
          <w:szCs w:val="24"/>
        </w:rPr>
        <w:t>manipulovat</w:t>
      </w:r>
      <w:r w:rsidR="00182CFE">
        <w:rPr>
          <w:rFonts w:ascii="Times New Roman" w:hAnsi="Times New Roman"/>
          <w:noProof/>
          <w:sz w:val="24"/>
          <w:szCs w:val="24"/>
        </w:rPr>
        <w:t>.</w:t>
      </w: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E55B29" w:rsidRDefault="00E55B29" w:rsidP="001C5D66">
      <w:pPr>
        <w:rPr>
          <w:noProof/>
          <w:lang w:eastAsia="cs-CZ"/>
        </w:rPr>
      </w:pP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173392D6" wp14:editId="0DE008A7">
            <wp:extent cx="5469925" cy="2520779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11196" r="5008" b="10936"/>
                    <a:stretch/>
                  </pic:blipFill>
                  <pic:spPr bwMode="auto">
                    <a:xfrm>
                      <a:off x="0" y="0"/>
                      <a:ext cx="5471669" cy="2521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  <w:szCs w:val="32"/>
        </w:rPr>
        <w:t xml:space="preserve">                           </w:t>
      </w:r>
      <w:r w:rsidR="006C7E87">
        <w:rPr>
          <w:rFonts w:ascii="Times New Roman" w:hAnsi="Times New Roman"/>
          <w:b/>
          <w:noProof/>
          <w:sz w:val="32"/>
          <w:szCs w:val="32"/>
        </w:rPr>
        <w:t xml:space="preserve">                                                                                           11. Obrazovka</w:t>
      </w:r>
    </w:p>
    <w:p w:rsidR="009B3B18" w:rsidRDefault="001C5D66" w:rsidP="001C5D66">
      <w:pPr>
        <w:rPr>
          <w:noProof/>
          <w:lang w:eastAsia="cs-CZ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</w:p>
    <w:p w:rsidR="009B3B18" w:rsidRDefault="009B3B18" w:rsidP="001C5D66">
      <w:pPr>
        <w:rPr>
          <w:noProof/>
          <w:lang w:eastAsia="cs-CZ"/>
        </w:rPr>
      </w:pP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9752DF4" wp14:editId="7179E5D2">
            <wp:extent cx="5535826" cy="251254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287" t="11706" r="2576" b="10681"/>
                    <a:stretch/>
                  </pic:blipFill>
                  <pic:spPr bwMode="auto">
                    <a:xfrm>
                      <a:off x="0" y="0"/>
                      <a:ext cx="5537592" cy="2513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2CFE" w:rsidRDefault="00182CFE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182CFE" w:rsidRDefault="00182CFE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 na obrazovce popisuje s čím je chudoba spojena a jaké má důsledky.</w:t>
      </w:r>
    </w:p>
    <w:p w:rsidR="00182CFE" w:rsidRPr="00182CFE" w:rsidRDefault="00182CFE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důsledky se objevý po přesunutí barevné plochy zleva doprava. </w:t>
      </w: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9B3B18" w:rsidRDefault="009B3B18" w:rsidP="001C5D66">
      <w:pPr>
        <w:rPr>
          <w:noProof/>
          <w:lang w:eastAsia="cs-CZ"/>
        </w:rPr>
      </w:pPr>
    </w:p>
    <w:p w:rsidR="00182CFE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1338B4A4" wp14:editId="328B9BE0">
            <wp:extent cx="5445211" cy="2619633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718" t="10179" r="2718" b="8900"/>
                    <a:stretch/>
                  </pic:blipFill>
                  <pic:spPr bwMode="auto">
                    <a:xfrm>
                      <a:off x="0" y="0"/>
                      <a:ext cx="5446947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</w:p>
    <w:p w:rsidR="00013387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                         </w:t>
      </w:r>
      <w:r w:rsidR="006C7E87">
        <w:rPr>
          <w:rFonts w:ascii="Times New Roman" w:hAnsi="Times New Roman"/>
          <w:b/>
          <w:noProof/>
          <w:sz w:val="32"/>
          <w:szCs w:val="32"/>
        </w:rPr>
        <w:t xml:space="preserve">                                                                                      12. Obrazovka</w:t>
      </w:r>
    </w:p>
    <w:p w:rsidR="009B3B18" w:rsidRDefault="009B3B18" w:rsidP="001C5D66">
      <w:pPr>
        <w:rPr>
          <w:noProof/>
          <w:lang w:eastAsia="cs-CZ"/>
        </w:rPr>
      </w:pPr>
    </w:p>
    <w:p w:rsidR="001C5D66" w:rsidRDefault="00B343CB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CFD62E0" wp14:editId="06A977FD">
            <wp:extent cx="5412260" cy="2611394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718" t="6616" r="3290" b="12718"/>
                    <a:stretch/>
                  </pic:blipFill>
                  <pic:spPr bwMode="auto">
                    <a:xfrm>
                      <a:off x="0" y="0"/>
                      <a:ext cx="5413986" cy="2612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2CFE" w:rsidRDefault="00182CFE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182CFE" w:rsidRDefault="00182CFE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Poslední obrazovka předkládá hrůzné informace a fotodokumentaci ze </w:t>
      </w:r>
      <w:r w:rsidR="009B3B18">
        <w:rPr>
          <w:rFonts w:ascii="Times New Roman" w:hAnsi="Times New Roman"/>
          <w:noProof/>
          <w:sz w:val="24"/>
          <w:szCs w:val="24"/>
        </w:rPr>
        <w:t>situace v současném</w:t>
      </w:r>
      <w:r>
        <w:rPr>
          <w:rFonts w:ascii="Times New Roman" w:hAnsi="Times New Roman"/>
          <w:noProof/>
          <w:sz w:val="24"/>
          <w:szCs w:val="24"/>
        </w:rPr>
        <w:t xml:space="preserve"> Somálsku a Nigeru.</w:t>
      </w:r>
    </w:p>
    <w:p w:rsidR="00182CFE" w:rsidRPr="00182CFE" w:rsidRDefault="00182CFE" w:rsidP="001C5D6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z</w:t>
      </w:r>
      <w:r w:rsidR="009B3B18">
        <w:rPr>
          <w:rFonts w:ascii="Times New Roman" w:hAnsi="Times New Roman"/>
          <w:noProof/>
          <w:sz w:val="24"/>
          <w:szCs w:val="24"/>
        </w:rPr>
        <w:t xml:space="preserve">hlédnutí celý panel fotografií </w:t>
      </w:r>
      <w:r>
        <w:rPr>
          <w:rFonts w:ascii="Times New Roman" w:hAnsi="Times New Roman"/>
          <w:noProof/>
          <w:sz w:val="24"/>
          <w:szCs w:val="24"/>
        </w:rPr>
        <w:t>zasuneme do spodního okraje obrazovky.</w:t>
      </w: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9B3B18" w:rsidRDefault="009B3B18" w:rsidP="001C5D66">
      <w:pPr>
        <w:rPr>
          <w:noProof/>
          <w:lang w:eastAsia="cs-CZ"/>
        </w:rPr>
      </w:pPr>
    </w:p>
    <w:p w:rsidR="009B3B18" w:rsidRDefault="009B3B18" w:rsidP="001C5D66">
      <w:pPr>
        <w:rPr>
          <w:noProof/>
          <w:lang w:eastAsia="cs-CZ"/>
        </w:rPr>
      </w:pPr>
    </w:p>
    <w:p w:rsidR="001C5D66" w:rsidRDefault="001C5D66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50C7E5CC" wp14:editId="41ECDAEA">
            <wp:extent cx="5338119" cy="2627871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3576" t="10433" r="3721" b="8391"/>
                    <a:stretch/>
                  </pic:blipFill>
                  <pic:spPr bwMode="auto">
                    <a:xfrm>
                      <a:off x="0" y="0"/>
                      <a:ext cx="5339821" cy="262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43CB" w:rsidRDefault="00B343CB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B343CB" w:rsidRDefault="00B343CB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13. Obrazovka</w:t>
      </w:r>
    </w:p>
    <w:p w:rsidR="00B343CB" w:rsidRDefault="00B343CB" w:rsidP="001C5D66">
      <w:pPr>
        <w:rPr>
          <w:rFonts w:ascii="Times New Roman" w:hAnsi="Times New Roman"/>
          <w:b/>
          <w:noProof/>
          <w:sz w:val="32"/>
          <w:szCs w:val="32"/>
        </w:rPr>
      </w:pPr>
    </w:p>
    <w:p w:rsidR="009B3B18" w:rsidRDefault="009B3B18" w:rsidP="001C5D66">
      <w:pPr>
        <w:rPr>
          <w:noProof/>
          <w:lang w:eastAsia="cs-CZ"/>
        </w:rPr>
      </w:pPr>
    </w:p>
    <w:p w:rsidR="00332122" w:rsidRDefault="00332122" w:rsidP="001C5D66">
      <w:pPr>
        <w:rPr>
          <w:noProof/>
          <w:lang w:eastAsia="cs-CZ"/>
        </w:rPr>
      </w:pPr>
    </w:p>
    <w:p w:rsidR="00B343CB" w:rsidRPr="00B344DA" w:rsidRDefault="00332122" w:rsidP="001C5D6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21A2641" wp14:editId="1CD9E370">
            <wp:extent cx="5181600" cy="2323071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15014" r="10014" b="13226"/>
                    <a:stretch/>
                  </pic:blipFill>
                  <pic:spPr bwMode="auto">
                    <a:xfrm>
                      <a:off x="0" y="0"/>
                      <a:ext cx="5183252" cy="2323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Default="00253B50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30"/>
      <w:footerReference w:type="default" r:id="rId31"/>
      <w:footerReference w:type="first" r:id="rId32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16E3" w:rsidRDefault="009816E3" w:rsidP="00B56746">
      <w:r>
        <w:separator/>
      </w:r>
    </w:p>
  </w:endnote>
  <w:endnote w:type="continuationSeparator" w:id="0">
    <w:p w:rsidR="009816E3" w:rsidRDefault="009816E3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5006B3">
      <w:rPr>
        <w:rFonts w:ascii="Times New Roman" w:hAnsi="Times New Roman"/>
        <w:noProof/>
        <w:sz w:val="24"/>
        <w:szCs w:val="24"/>
      </w:rPr>
      <w:t>3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16E3" w:rsidRDefault="009816E3" w:rsidP="00B56746">
      <w:r>
        <w:separator/>
      </w:r>
    </w:p>
  </w:footnote>
  <w:footnote w:type="continuationSeparator" w:id="0">
    <w:p w:rsidR="009816E3" w:rsidRDefault="009816E3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6423E"/>
    <w:rsid w:val="00013387"/>
    <w:rsid w:val="0006423E"/>
    <w:rsid w:val="00072F68"/>
    <w:rsid w:val="00084174"/>
    <w:rsid w:val="000B532C"/>
    <w:rsid w:val="00182CFE"/>
    <w:rsid w:val="001C5D66"/>
    <w:rsid w:val="001C7A70"/>
    <w:rsid w:val="002225F9"/>
    <w:rsid w:val="00226359"/>
    <w:rsid w:val="00253B50"/>
    <w:rsid w:val="003174BC"/>
    <w:rsid w:val="00332122"/>
    <w:rsid w:val="00362AA4"/>
    <w:rsid w:val="003865B2"/>
    <w:rsid w:val="003D590A"/>
    <w:rsid w:val="00434702"/>
    <w:rsid w:val="00472D78"/>
    <w:rsid w:val="004C669B"/>
    <w:rsid w:val="004E08B0"/>
    <w:rsid w:val="005006B3"/>
    <w:rsid w:val="005164C4"/>
    <w:rsid w:val="00535F64"/>
    <w:rsid w:val="0060585F"/>
    <w:rsid w:val="006131F7"/>
    <w:rsid w:val="006C7E87"/>
    <w:rsid w:val="006E5F30"/>
    <w:rsid w:val="006F5EEC"/>
    <w:rsid w:val="00756471"/>
    <w:rsid w:val="00785948"/>
    <w:rsid w:val="00797200"/>
    <w:rsid w:val="007A552C"/>
    <w:rsid w:val="008025AD"/>
    <w:rsid w:val="00844B23"/>
    <w:rsid w:val="00853794"/>
    <w:rsid w:val="00896DB2"/>
    <w:rsid w:val="00961D5B"/>
    <w:rsid w:val="00965BF2"/>
    <w:rsid w:val="009816E3"/>
    <w:rsid w:val="009B3B18"/>
    <w:rsid w:val="009B6019"/>
    <w:rsid w:val="009B6936"/>
    <w:rsid w:val="009C5E69"/>
    <w:rsid w:val="009F7810"/>
    <w:rsid w:val="00A04282"/>
    <w:rsid w:val="00A306BE"/>
    <w:rsid w:val="00AD23CA"/>
    <w:rsid w:val="00AD4833"/>
    <w:rsid w:val="00B0034E"/>
    <w:rsid w:val="00B105F6"/>
    <w:rsid w:val="00B23077"/>
    <w:rsid w:val="00B343CB"/>
    <w:rsid w:val="00B344DA"/>
    <w:rsid w:val="00B429BF"/>
    <w:rsid w:val="00B56746"/>
    <w:rsid w:val="00B677F0"/>
    <w:rsid w:val="00B827B1"/>
    <w:rsid w:val="00BD00E8"/>
    <w:rsid w:val="00C06433"/>
    <w:rsid w:val="00C80F15"/>
    <w:rsid w:val="00CD4256"/>
    <w:rsid w:val="00CD6FAC"/>
    <w:rsid w:val="00CE3861"/>
    <w:rsid w:val="00D50596"/>
    <w:rsid w:val="00D96C37"/>
    <w:rsid w:val="00E34740"/>
    <w:rsid w:val="00E46226"/>
    <w:rsid w:val="00E55B29"/>
    <w:rsid w:val="00E6520E"/>
    <w:rsid w:val="00EE07D5"/>
    <w:rsid w:val="00F06876"/>
    <w:rsid w:val="00F44267"/>
    <w:rsid w:val="00F87C6D"/>
    <w:rsid w:val="00FC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11.%20Bohatstv&#237;%20a%20chudob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11. Bohatství a chudoba</Template>
  <TotalTime>106</TotalTime>
  <Pages>1</Pages>
  <Words>447</Words>
  <Characters>2642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14</cp:revision>
  <cp:lastPrinted>2011-05-16T11:41:00Z</cp:lastPrinted>
  <dcterms:created xsi:type="dcterms:W3CDTF">2011-07-06T20:18:00Z</dcterms:created>
  <dcterms:modified xsi:type="dcterms:W3CDTF">2012-07-03T09:44:00Z</dcterms:modified>
</cp:coreProperties>
</file>