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B827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  <w:r w:rsidRPr="00072F68">
        <w:rPr>
          <w:rFonts w:ascii="Times New Roman" w:hAnsi="Times New Roman"/>
          <w:sz w:val="52"/>
          <w:szCs w:val="52"/>
        </w:rPr>
        <w:t>Předmět</w:t>
      </w:r>
      <w:r w:rsidR="0064359F">
        <w:rPr>
          <w:rFonts w:ascii="Times New Roman" w:hAnsi="Times New Roman"/>
          <w:sz w:val="52"/>
          <w:szCs w:val="52"/>
        </w:rPr>
        <w:t>: Základy společenských věd</w:t>
      </w: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</w:p>
    <w:p w:rsidR="00072F68" w:rsidRPr="00E6520E" w:rsidRDefault="0064359F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Téma: </w:t>
      </w:r>
      <w:r w:rsidR="00B34677">
        <w:rPr>
          <w:rFonts w:ascii="Times New Roman" w:hAnsi="Times New Roman"/>
          <w:b/>
          <w:sz w:val="52"/>
          <w:szCs w:val="52"/>
        </w:rPr>
        <w:t>Významné globální problémy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B34677">
        <w:rPr>
          <w:rFonts w:ascii="Times New Roman" w:hAnsi="Times New Roman"/>
          <w:sz w:val="32"/>
          <w:szCs w:val="32"/>
        </w:rPr>
        <w:t>Mgr. Pavel Semerák</w:t>
      </w:r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072F68" w:rsidRPr="00B677F0" w:rsidRDefault="00072F68">
      <w:pPr>
        <w:rPr>
          <w:rFonts w:ascii="Times New Roman" w:hAnsi="Times New Roman"/>
          <w:sz w:val="24"/>
          <w:szCs w:val="24"/>
        </w:rPr>
      </w:pPr>
    </w:p>
    <w:p w:rsidR="00E75515" w:rsidRDefault="00E75515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C54910" w:rsidRDefault="00C54910" w:rsidP="00E75515">
      <w:pPr>
        <w:rPr>
          <w:noProof/>
          <w:lang w:eastAsia="cs-CZ"/>
        </w:rPr>
      </w:pPr>
    </w:p>
    <w:p w:rsidR="00E75515" w:rsidRPr="00E75515" w:rsidRDefault="00E75515" w:rsidP="00E75515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C13FD97" wp14:editId="2B9CCAAB">
            <wp:extent cx="5445211" cy="2652584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5436" t="5598" b="12463"/>
                    <a:stretch/>
                  </pic:blipFill>
                  <pic:spPr bwMode="auto">
                    <a:xfrm>
                      <a:off x="0" y="0"/>
                      <a:ext cx="5446947" cy="2653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5515" w:rsidRPr="00E75515" w:rsidRDefault="00E75515" w:rsidP="00E75515">
      <w:pPr>
        <w:ind w:left="360"/>
        <w:rPr>
          <w:rFonts w:ascii="Times New Roman" w:hAnsi="Times New Roman"/>
          <w:b/>
          <w:sz w:val="32"/>
          <w:szCs w:val="32"/>
        </w:rPr>
      </w:pPr>
    </w:p>
    <w:p w:rsidR="00253B50" w:rsidRPr="00B344DA" w:rsidRDefault="00AD6382" w:rsidP="00E75515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2. </w:t>
      </w:r>
      <w:r w:rsidR="00AD4833">
        <w:rPr>
          <w:rFonts w:ascii="Times New Roman" w:hAnsi="Times New Roman"/>
          <w:b/>
          <w:sz w:val="32"/>
          <w:szCs w:val="32"/>
        </w:rPr>
        <w:t>Obrazovka</w:t>
      </w:r>
    </w:p>
    <w:p w:rsidR="00C54910" w:rsidRDefault="00C54910" w:rsidP="00253B50">
      <w:pPr>
        <w:rPr>
          <w:noProof/>
          <w:lang w:eastAsia="cs-CZ"/>
        </w:rPr>
      </w:pPr>
    </w:p>
    <w:p w:rsidR="00CD4256" w:rsidRDefault="002A3A1F" w:rsidP="00253B50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360FF713" wp14:editId="1D627A29">
            <wp:extent cx="5123935" cy="2364259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1016" t="13741" b="13226"/>
                    <a:stretch/>
                  </pic:blipFill>
                  <pic:spPr bwMode="auto">
                    <a:xfrm>
                      <a:off x="0" y="0"/>
                      <a:ext cx="5125569" cy="2365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3A1F" w:rsidRDefault="002A3A1F" w:rsidP="00253B50">
      <w:pPr>
        <w:rPr>
          <w:rFonts w:ascii="Times New Roman" w:hAnsi="Times New Roman"/>
          <w:sz w:val="24"/>
          <w:szCs w:val="24"/>
        </w:rPr>
      </w:pPr>
    </w:p>
    <w:p w:rsidR="002A3A1F" w:rsidRDefault="002A3A1F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Globalizace představuje jedno z nejožehavějších témat současnosti. Má odpůrce i příznivce.</w:t>
      </w:r>
    </w:p>
    <w:p w:rsidR="002A3A1F" w:rsidRDefault="002A3A1F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Jednoznačné je, že jsou s ní spojeny i vážné problémy.</w:t>
      </w:r>
    </w:p>
    <w:p w:rsidR="00CD4256" w:rsidRDefault="00CD4256" w:rsidP="00253B50">
      <w:pPr>
        <w:rPr>
          <w:rFonts w:ascii="Times New Roman" w:hAnsi="Times New Roman"/>
          <w:sz w:val="24"/>
          <w:szCs w:val="24"/>
        </w:rPr>
      </w:pPr>
    </w:p>
    <w:p w:rsidR="00AD6382" w:rsidRDefault="00AD6382" w:rsidP="00253B50">
      <w:pPr>
        <w:rPr>
          <w:rFonts w:ascii="Times New Roman" w:hAnsi="Times New Roman"/>
          <w:sz w:val="24"/>
          <w:szCs w:val="24"/>
        </w:rPr>
      </w:pPr>
    </w:p>
    <w:p w:rsidR="00AD6382" w:rsidRDefault="00AD6382" w:rsidP="00253B50">
      <w:pPr>
        <w:rPr>
          <w:rFonts w:ascii="Times New Roman" w:hAnsi="Times New Roman"/>
          <w:sz w:val="24"/>
          <w:szCs w:val="24"/>
        </w:rPr>
      </w:pPr>
    </w:p>
    <w:p w:rsidR="00AD6382" w:rsidRDefault="00AD6382" w:rsidP="00253B50">
      <w:pPr>
        <w:rPr>
          <w:rFonts w:ascii="Times New Roman" w:hAnsi="Times New Roman"/>
          <w:sz w:val="24"/>
          <w:szCs w:val="24"/>
        </w:rPr>
      </w:pPr>
    </w:p>
    <w:p w:rsidR="00AD6382" w:rsidRPr="00535F64" w:rsidRDefault="00AD6382" w:rsidP="00253B50">
      <w:pPr>
        <w:rPr>
          <w:rFonts w:ascii="Times New Roman" w:hAnsi="Times New Roman"/>
          <w:sz w:val="24"/>
          <w:szCs w:val="24"/>
        </w:rPr>
      </w:pPr>
    </w:p>
    <w:p w:rsidR="00253B50" w:rsidRPr="00B344DA" w:rsidRDefault="00AD6382" w:rsidP="00AD6382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3. </w:t>
      </w:r>
      <w:r w:rsidR="00CD4256"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896DB2" w:rsidRDefault="00896DB2" w:rsidP="00896DB2">
      <w:pPr>
        <w:rPr>
          <w:rFonts w:ascii="Times New Roman" w:hAnsi="Times New Roman"/>
          <w:sz w:val="24"/>
          <w:szCs w:val="24"/>
        </w:rPr>
      </w:pPr>
    </w:p>
    <w:p w:rsidR="00C54910" w:rsidRDefault="00C54910" w:rsidP="00896DB2">
      <w:pPr>
        <w:rPr>
          <w:noProof/>
          <w:lang w:eastAsia="cs-CZ"/>
        </w:rPr>
      </w:pPr>
    </w:p>
    <w:p w:rsidR="002A3A1F" w:rsidRDefault="00B61DBB" w:rsidP="00896DB2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486BEFE9" wp14:editId="18D25295">
            <wp:extent cx="5041557" cy="2430162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12469" r="12447" b="12462"/>
                    <a:stretch/>
                  </pic:blipFill>
                  <pic:spPr bwMode="auto">
                    <a:xfrm>
                      <a:off x="0" y="0"/>
                      <a:ext cx="5043164" cy="2430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1DBB" w:rsidRDefault="00B61DBB" w:rsidP="00896DB2">
      <w:pPr>
        <w:rPr>
          <w:rFonts w:ascii="Times New Roman" w:hAnsi="Times New Roman"/>
          <w:sz w:val="24"/>
          <w:szCs w:val="24"/>
        </w:rPr>
      </w:pPr>
    </w:p>
    <w:p w:rsidR="00B61DBB" w:rsidRDefault="00B61DBB" w:rsidP="00896DB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Problémů spojených s globalizací </w:t>
      </w:r>
      <w:r w:rsidR="0033371F">
        <w:rPr>
          <w:rFonts w:ascii="Times New Roman" w:hAnsi="Times New Roman"/>
          <w:sz w:val="24"/>
          <w:szCs w:val="24"/>
        </w:rPr>
        <w:t>je velký počet,</w:t>
      </w:r>
      <w:r>
        <w:rPr>
          <w:rFonts w:ascii="Times New Roman" w:hAnsi="Times New Roman"/>
          <w:sz w:val="24"/>
          <w:szCs w:val="24"/>
        </w:rPr>
        <w:t xml:space="preserve"> a některé jsou velmi vážné. Pokud nebu</w:t>
      </w:r>
      <w:r w:rsidR="0033371F">
        <w:rPr>
          <w:rFonts w:ascii="Times New Roman" w:hAnsi="Times New Roman"/>
          <w:sz w:val="24"/>
          <w:szCs w:val="24"/>
        </w:rPr>
        <w:t xml:space="preserve">dou řešeny, mohou způsobit </w:t>
      </w:r>
      <w:r>
        <w:rPr>
          <w:rFonts w:ascii="Times New Roman" w:hAnsi="Times New Roman"/>
          <w:sz w:val="24"/>
          <w:szCs w:val="24"/>
        </w:rPr>
        <w:t>konflikty ve světě.</w:t>
      </w:r>
      <w:r w:rsidR="0033371F">
        <w:rPr>
          <w:rFonts w:ascii="Times New Roman" w:hAnsi="Times New Roman"/>
          <w:sz w:val="24"/>
          <w:szCs w:val="24"/>
        </w:rPr>
        <w:t xml:space="preserve"> Zvyšující se rozdíly mezi bohatými a </w:t>
      </w:r>
      <w:proofErr w:type="gramStart"/>
      <w:r w:rsidR="0033371F">
        <w:rPr>
          <w:rFonts w:ascii="Times New Roman" w:hAnsi="Times New Roman"/>
          <w:sz w:val="24"/>
          <w:szCs w:val="24"/>
        </w:rPr>
        <w:t>chudými,  jsou</w:t>
      </w:r>
      <w:proofErr w:type="gramEnd"/>
      <w:r w:rsidR="0033371F">
        <w:rPr>
          <w:rFonts w:ascii="Times New Roman" w:hAnsi="Times New Roman"/>
          <w:sz w:val="24"/>
          <w:szCs w:val="24"/>
        </w:rPr>
        <w:t xml:space="preserve"> toho příkladem.</w:t>
      </w:r>
    </w:p>
    <w:p w:rsidR="0033371F" w:rsidRDefault="0033371F" w:rsidP="00896DB2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jako potvrzení toho, co je v textu na obrazovce, poslouží foto ze života bohatého Severu a chudého Jihu. Na obrazovku je dostaneme vytažením</w:t>
      </w:r>
      <w:r w:rsidR="007B11A8">
        <w:rPr>
          <w:rFonts w:ascii="Times New Roman" w:hAnsi="Times New Roman"/>
          <w:sz w:val="24"/>
          <w:szCs w:val="24"/>
        </w:rPr>
        <w:t xml:space="preserve"> šipek</w:t>
      </w:r>
      <w:r>
        <w:rPr>
          <w:rFonts w:ascii="Times New Roman" w:hAnsi="Times New Roman"/>
          <w:sz w:val="24"/>
          <w:szCs w:val="24"/>
        </w:rPr>
        <w:t xml:space="preserve"> z levého a pravého okraj</w:t>
      </w:r>
      <w:r w:rsidR="007B11A8">
        <w:rPr>
          <w:rFonts w:ascii="Times New Roman" w:hAnsi="Times New Roman"/>
          <w:sz w:val="24"/>
          <w:szCs w:val="24"/>
        </w:rPr>
        <w:t>e obrazovky</w:t>
      </w:r>
      <w:bookmarkStart w:id="0" w:name="_GoBack"/>
      <w:bookmarkEnd w:id="0"/>
      <w:r>
        <w:rPr>
          <w:rFonts w:ascii="Times New Roman" w:hAnsi="Times New Roman"/>
          <w:sz w:val="24"/>
          <w:szCs w:val="24"/>
        </w:rPr>
        <w:t xml:space="preserve">.  </w:t>
      </w:r>
    </w:p>
    <w:p w:rsidR="00B61DBB" w:rsidRDefault="00B61DBB" w:rsidP="00896DB2">
      <w:pPr>
        <w:rPr>
          <w:rFonts w:ascii="Times New Roman" w:hAnsi="Times New Roman"/>
          <w:sz w:val="24"/>
          <w:szCs w:val="24"/>
        </w:rPr>
      </w:pPr>
    </w:p>
    <w:p w:rsidR="00C54910" w:rsidRDefault="00C54910" w:rsidP="00896DB2">
      <w:pPr>
        <w:rPr>
          <w:noProof/>
          <w:lang w:eastAsia="cs-CZ"/>
        </w:rPr>
      </w:pPr>
    </w:p>
    <w:p w:rsidR="00B61DBB" w:rsidRDefault="00B61DBB" w:rsidP="00896DB2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0128E0B" wp14:editId="1ADF882B">
            <wp:extent cx="5379308" cy="2537254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1451" r="6580" b="10172"/>
                    <a:stretch/>
                  </pic:blipFill>
                  <pic:spPr bwMode="auto">
                    <a:xfrm>
                      <a:off x="0" y="0"/>
                      <a:ext cx="5381023" cy="2538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013387" w:rsidRPr="00B344DA" w:rsidRDefault="00AD6382" w:rsidP="00AD6382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4. </w:t>
      </w:r>
      <w:r w:rsidR="00013387"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C54910" w:rsidRDefault="00C54910" w:rsidP="00013387">
      <w:pPr>
        <w:rPr>
          <w:noProof/>
          <w:lang w:eastAsia="cs-CZ"/>
        </w:rPr>
      </w:pPr>
    </w:p>
    <w:p w:rsidR="00013387" w:rsidRDefault="0033371F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2D0F1AF9" wp14:editId="0D52929F">
            <wp:extent cx="5404022" cy="2397211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5014" r="6151" b="10935"/>
                    <a:stretch/>
                  </pic:blipFill>
                  <pic:spPr bwMode="auto">
                    <a:xfrm>
                      <a:off x="0" y="0"/>
                      <a:ext cx="5405745" cy="2397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5191" w:rsidRDefault="00BA5191" w:rsidP="00013387">
      <w:pPr>
        <w:rPr>
          <w:rFonts w:ascii="Times New Roman" w:hAnsi="Times New Roman"/>
          <w:sz w:val="24"/>
          <w:szCs w:val="24"/>
        </w:rPr>
      </w:pPr>
    </w:p>
    <w:p w:rsidR="00BA5191" w:rsidRDefault="00BA5191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Ukončení studené války znamenalo snížení hrozby válečného konfliktu s využitím ZHN. Avšak současný svět, zejména díky terorismu a státům, ve kterých hrozí zneužití jaderných programů, toto riziko opět zvyšují.</w:t>
      </w:r>
    </w:p>
    <w:p w:rsidR="0033371F" w:rsidRDefault="0033371F" w:rsidP="00013387">
      <w:pPr>
        <w:rPr>
          <w:rFonts w:ascii="Times New Roman" w:hAnsi="Times New Roman"/>
          <w:sz w:val="24"/>
          <w:szCs w:val="24"/>
        </w:rPr>
      </w:pPr>
    </w:p>
    <w:p w:rsidR="0033371F" w:rsidRDefault="0033371F" w:rsidP="00013387">
      <w:pPr>
        <w:rPr>
          <w:rFonts w:ascii="Times New Roman" w:hAnsi="Times New Roman"/>
          <w:sz w:val="24"/>
          <w:szCs w:val="24"/>
        </w:rPr>
      </w:pPr>
    </w:p>
    <w:p w:rsidR="00C54910" w:rsidRDefault="00C54910" w:rsidP="00013387">
      <w:pPr>
        <w:rPr>
          <w:noProof/>
          <w:lang w:eastAsia="cs-CZ"/>
        </w:rPr>
      </w:pPr>
    </w:p>
    <w:p w:rsidR="0033371F" w:rsidRDefault="0033371F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68A27F1" wp14:editId="557D6E1B">
            <wp:extent cx="5280454" cy="2347783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6286" r="8297" b="11190"/>
                    <a:stretch/>
                  </pic:blipFill>
                  <pic:spPr bwMode="auto">
                    <a:xfrm>
                      <a:off x="0" y="0"/>
                      <a:ext cx="5282138" cy="2348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5191" w:rsidRDefault="00BA5191" w:rsidP="00013387">
      <w:pPr>
        <w:rPr>
          <w:rFonts w:ascii="Times New Roman" w:hAnsi="Times New Roman"/>
          <w:sz w:val="24"/>
          <w:szCs w:val="24"/>
        </w:rPr>
      </w:pPr>
    </w:p>
    <w:p w:rsidR="00253B50" w:rsidRDefault="00BA5191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po přečtení textu na obrazovce vytáhneme z pravého okraje dokumentační foto a text Předpokládané důsledky globální jadern</w:t>
      </w:r>
      <w:r w:rsidR="003A4C5F">
        <w:rPr>
          <w:rFonts w:ascii="Times New Roman" w:hAnsi="Times New Roman"/>
          <w:sz w:val="24"/>
          <w:szCs w:val="24"/>
        </w:rPr>
        <w:t>é války</w:t>
      </w:r>
    </w:p>
    <w:p w:rsidR="003A4C5F" w:rsidRDefault="003A4C5F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Pr="00535F64" w:rsidRDefault="00C54910" w:rsidP="00253B50">
      <w:pPr>
        <w:rPr>
          <w:rFonts w:ascii="Times New Roman" w:hAnsi="Times New Roman"/>
          <w:sz w:val="24"/>
          <w:szCs w:val="24"/>
        </w:rPr>
      </w:pPr>
    </w:p>
    <w:p w:rsidR="00013387" w:rsidRPr="00B344DA" w:rsidRDefault="00AD6382" w:rsidP="00AD6382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 xml:space="preserve">5. </w:t>
      </w:r>
      <w:r w:rsidR="00013387"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C54910" w:rsidRDefault="00C54910" w:rsidP="00013387">
      <w:pPr>
        <w:rPr>
          <w:noProof/>
          <w:lang w:eastAsia="cs-CZ"/>
        </w:rPr>
      </w:pPr>
    </w:p>
    <w:p w:rsidR="003A4C5F" w:rsidRDefault="003A4C5F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FCF8F88" wp14:editId="303D9D1F">
            <wp:extent cx="5255741" cy="2430162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11960" r="8727" b="12972"/>
                    <a:stretch/>
                  </pic:blipFill>
                  <pic:spPr bwMode="auto">
                    <a:xfrm>
                      <a:off x="0" y="0"/>
                      <a:ext cx="5257417" cy="2430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4C5F" w:rsidRDefault="003A4C5F" w:rsidP="00013387">
      <w:pPr>
        <w:rPr>
          <w:rFonts w:ascii="Times New Roman" w:hAnsi="Times New Roman"/>
          <w:sz w:val="24"/>
          <w:szCs w:val="24"/>
        </w:rPr>
      </w:pPr>
    </w:p>
    <w:p w:rsidR="003A4C5F" w:rsidRDefault="003A4C5F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Přetrvávajícím problémem a jevem, který i odborníci museli přehodnotit jako trvalé nebezpečí pro kohokoliv na světě, je terorismus.</w:t>
      </w:r>
    </w:p>
    <w:p w:rsidR="003A4C5F" w:rsidRDefault="003A4C5F" w:rsidP="00013387">
      <w:pPr>
        <w:rPr>
          <w:rFonts w:ascii="Times New Roman" w:hAnsi="Times New Roman"/>
          <w:sz w:val="24"/>
          <w:szCs w:val="24"/>
        </w:rPr>
      </w:pPr>
    </w:p>
    <w:p w:rsidR="003A4C5F" w:rsidRDefault="003A4C5F" w:rsidP="00013387">
      <w:pPr>
        <w:rPr>
          <w:rFonts w:ascii="Times New Roman" w:hAnsi="Times New Roman"/>
          <w:sz w:val="24"/>
          <w:szCs w:val="24"/>
        </w:rPr>
      </w:pPr>
    </w:p>
    <w:p w:rsidR="00C54910" w:rsidRDefault="00C54910" w:rsidP="00013387">
      <w:pPr>
        <w:rPr>
          <w:noProof/>
          <w:lang w:eastAsia="cs-CZ"/>
        </w:rPr>
      </w:pPr>
    </w:p>
    <w:p w:rsidR="003A4C5F" w:rsidRDefault="003A4C5F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CABB8E7" wp14:editId="5D2545AF">
            <wp:extent cx="5346357" cy="2207741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16285" r="7153" b="15516"/>
                    <a:stretch/>
                  </pic:blipFill>
                  <pic:spPr bwMode="auto">
                    <a:xfrm>
                      <a:off x="0" y="0"/>
                      <a:ext cx="5348062" cy="2208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4C5F" w:rsidRDefault="003A4C5F" w:rsidP="00013387">
      <w:pPr>
        <w:rPr>
          <w:rFonts w:ascii="Times New Roman" w:hAnsi="Times New Roman"/>
          <w:sz w:val="24"/>
          <w:szCs w:val="24"/>
        </w:rPr>
      </w:pPr>
    </w:p>
    <w:p w:rsidR="003A4C5F" w:rsidRPr="00535F64" w:rsidRDefault="003A4C5F" w:rsidP="00013387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Metodický postup: po seznámení s textem doplníme informace o fotodokumentaci a citace z novin o atentátu v</w:t>
      </w:r>
      <w:r w:rsidR="00BE3D17">
        <w:rPr>
          <w:rFonts w:ascii="Times New Roman" w:hAnsi="Times New Roman"/>
          <w:sz w:val="24"/>
          <w:szCs w:val="24"/>
        </w:rPr>
        <w:t> </w:t>
      </w:r>
      <w:r>
        <w:rPr>
          <w:rFonts w:ascii="Times New Roman" w:hAnsi="Times New Roman"/>
          <w:sz w:val="24"/>
          <w:szCs w:val="24"/>
        </w:rPr>
        <w:t>Oslo</w:t>
      </w:r>
      <w:r w:rsidR="00BE3D17">
        <w:rPr>
          <w:rFonts w:ascii="Times New Roman" w:hAnsi="Times New Roman"/>
          <w:sz w:val="24"/>
          <w:szCs w:val="24"/>
        </w:rPr>
        <w:t xml:space="preserve"> z</w:t>
      </w:r>
      <w:r>
        <w:rPr>
          <w:rFonts w:ascii="Times New Roman" w:hAnsi="Times New Roman"/>
          <w:sz w:val="24"/>
          <w:szCs w:val="24"/>
        </w:rPr>
        <w:t xml:space="preserve"> </w:t>
      </w:r>
      <w:r w:rsidR="00BE3D17">
        <w:rPr>
          <w:rFonts w:ascii="Times New Roman" w:hAnsi="Times New Roman"/>
          <w:sz w:val="24"/>
          <w:szCs w:val="24"/>
        </w:rPr>
        <w:t>července 2011.</w:t>
      </w:r>
    </w:p>
    <w:p w:rsidR="00FC5230" w:rsidRDefault="00FC5230" w:rsidP="00253B50">
      <w:pPr>
        <w:rPr>
          <w:rFonts w:ascii="Times New Roman" w:hAnsi="Times New Roman"/>
          <w:sz w:val="24"/>
          <w:szCs w:val="24"/>
        </w:rPr>
      </w:pPr>
    </w:p>
    <w:p w:rsidR="00AD6382" w:rsidRDefault="00AD6382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Default="00C54910" w:rsidP="00253B50">
      <w:pPr>
        <w:rPr>
          <w:rFonts w:ascii="Times New Roman" w:hAnsi="Times New Roman"/>
          <w:sz w:val="24"/>
          <w:szCs w:val="24"/>
        </w:rPr>
      </w:pPr>
    </w:p>
    <w:p w:rsidR="00C54910" w:rsidRPr="00535F64" w:rsidRDefault="00C54910" w:rsidP="00253B50">
      <w:pPr>
        <w:rPr>
          <w:rFonts w:ascii="Times New Roman" w:hAnsi="Times New Roman"/>
          <w:sz w:val="24"/>
          <w:szCs w:val="24"/>
        </w:rPr>
      </w:pPr>
    </w:p>
    <w:p w:rsidR="00013387" w:rsidRDefault="00AD6382" w:rsidP="00AD6382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 xml:space="preserve">6. </w:t>
      </w:r>
      <w:r w:rsidR="00013387"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C54910" w:rsidRDefault="00C54910" w:rsidP="00BE3D17">
      <w:pPr>
        <w:rPr>
          <w:noProof/>
          <w:lang w:eastAsia="cs-CZ"/>
        </w:rPr>
      </w:pPr>
    </w:p>
    <w:p w:rsidR="00BE3D17" w:rsidRDefault="00BE3D17" w:rsidP="00BE3D1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5A664F8" wp14:editId="410E4BE0">
            <wp:extent cx="5296930" cy="2463113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13741" r="8012" b="10172"/>
                    <a:stretch/>
                  </pic:blipFill>
                  <pic:spPr bwMode="auto">
                    <a:xfrm>
                      <a:off x="0" y="0"/>
                      <a:ext cx="5298619" cy="2463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3D17" w:rsidRDefault="00BE3D17" w:rsidP="00BE3D17">
      <w:pPr>
        <w:rPr>
          <w:rFonts w:ascii="Times New Roman" w:hAnsi="Times New Roman"/>
          <w:b/>
          <w:noProof/>
          <w:sz w:val="32"/>
          <w:szCs w:val="32"/>
        </w:rPr>
      </w:pPr>
    </w:p>
    <w:p w:rsidR="00BE3D17" w:rsidRDefault="00BE3D17" w:rsidP="00BE3D1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Dalším problémem je zvyšování populace, tempo jeho růstu a zároveň vzrůstající nedostatek pitné vody a potravin zejména v rozvojovém světě.</w:t>
      </w:r>
    </w:p>
    <w:p w:rsidR="0093292A" w:rsidRPr="00BE3D17" w:rsidRDefault="0093292A" w:rsidP="00BE3D1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text nejprve doplníme  grafem o vzrůstajícím počtu obyvatel na planetě s odhadem do roku 2030 – vytažením žluté plochy ze spodního okraje obrazovky. Následně doplníme o informace populačních problémů současné Indie a Afriky – vytažením barevných ploch s fotem a textem z pravého okraje obrazovky. </w:t>
      </w:r>
    </w:p>
    <w:p w:rsidR="00BE3D17" w:rsidRDefault="00BE3D17" w:rsidP="00BE3D17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BE3D17">
      <w:pPr>
        <w:rPr>
          <w:noProof/>
          <w:lang w:eastAsia="cs-CZ"/>
        </w:rPr>
      </w:pPr>
    </w:p>
    <w:p w:rsidR="00BE3D17" w:rsidRPr="00B344DA" w:rsidRDefault="00BE3D17" w:rsidP="00BE3D1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1465BD3" wp14:editId="6F5E8B13">
            <wp:extent cx="5404022" cy="2487827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13741" r="6151" b="9408"/>
                    <a:stretch/>
                  </pic:blipFill>
                  <pic:spPr bwMode="auto">
                    <a:xfrm>
                      <a:off x="0" y="0"/>
                      <a:ext cx="5405745" cy="24886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Pr="00535F64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AD6382" w:rsidP="00AD6382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 xml:space="preserve">7. </w:t>
      </w:r>
      <w:r w:rsidR="00013387"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C54910" w:rsidRDefault="00C54910" w:rsidP="0093292A">
      <w:pPr>
        <w:rPr>
          <w:noProof/>
          <w:lang w:eastAsia="cs-CZ"/>
        </w:rPr>
      </w:pPr>
    </w:p>
    <w:p w:rsidR="0093292A" w:rsidRDefault="0093292A" w:rsidP="0093292A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7225968" wp14:editId="2E9A4184">
            <wp:extent cx="5387546" cy="2257167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16796" r="6438" b="13480"/>
                    <a:stretch/>
                  </pic:blipFill>
                  <pic:spPr bwMode="auto">
                    <a:xfrm>
                      <a:off x="0" y="0"/>
                      <a:ext cx="5389264" cy="2257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292A" w:rsidRDefault="0093292A" w:rsidP="0093292A">
      <w:pPr>
        <w:rPr>
          <w:rFonts w:ascii="Times New Roman" w:hAnsi="Times New Roman"/>
          <w:b/>
          <w:noProof/>
          <w:sz w:val="32"/>
          <w:szCs w:val="32"/>
        </w:rPr>
      </w:pPr>
    </w:p>
    <w:p w:rsidR="0093292A" w:rsidRDefault="0075107C" w:rsidP="0093292A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Organizovaný zločin najdeme v každém státě světa. Rozdíl je jen v jeho rozsahu. Bezpečnostní síly s ním bojují , některým se to daří lépe, jiným hůře. Vzhledem k finančním prostředkům, které se v něm vyskytují, je to boj obtížný.</w:t>
      </w:r>
    </w:p>
    <w:p w:rsidR="0075107C" w:rsidRPr="0093292A" w:rsidRDefault="0075107C" w:rsidP="0093292A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po seznámení s textem označíme zmenšený graf v </w:t>
      </w:r>
      <w:r w:rsidR="00BE3C1A">
        <w:rPr>
          <w:rFonts w:ascii="Times New Roman" w:hAnsi="Times New Roman"/>
          <w:noProof/>
          <w:sz w:val="24"/>
          <w:szCs w:val="24"/>
        </w:rPr>
        <w:t>pravé</w:t>
      </w:r>
      <w:r>
        <w:rPr>
          <w:rFonts w:ascii="Times New Roman" w:hAnsi="Times New Roman"/>
          <w:noProof/>
          <w:sz w:val="24"/>
          <w:szCs w:val="24"/>
        </w:rPr>
        <w:t xml:space="preserve"> dolní</w:t>
      </w:r>
      <w:r w:rsidR="00BE3C1A">
        <w:rPr>
          <w:rFonts w:ascii="Times New Roman" w:hAnsi="Times New Roman"/>
          <w:noProof/>
          <w:sz w:val="24"/>
          <w:szCs w:val="24"/>
        </w:rPr>
        <w:t xml:space="preserve"> části</w:t>
      </w:r>
      <w:r>
        <w:rPr>
          <w:rFonts w:ascii="Times New Roman" w:hAnsi="Times New Roman"/>
          <w:noProof/>
          <w:sz w:val="24"/>
          <w:szCs w:val="24"/>
        </w:rPr>
        <w:t xml:space="preserve"> ob</w:t>
      </w:r>
      <w:r w:rsidR="00BE3C1A">
        <w:rPr>
          <w:rFonts w:ascii="Times New Roman" w:hAnsi="Times New Roman"/>
          <w:noProof/>
          <w:sz w:val="24"/>
          <w:szCs w:val="24"/>
        </w:rPr>
        <w:t>razovky a přetažením diagonálně přes obrazovku zobrazíme jak probíhá tok peněz v organizovaném zločinu. Následně vytáhneme z pravého okraje informace o ÚOOZ.</w:t>
      </w:r>
    </w:p>
    <w:p w:rsidR="0093292A" w:rsidRDefault="0093292A" w:rsidP="0093292A">
      <w:pPr>
        <w:rPr>
          <w:rFonts w:ascii="Times New Roman" w:hAnsi="Times New Roman"/>
          <w:b/>
          <w:noProof/>
          <w:sz w:val="32"/>
          <w:szCs w:val="32"/>
        </w:rPr>
      </w:pPr>
    </w:p>
    <w:p w:rsidR="0093292A" w:rsidRDefault="0093292A" w:rsidP="0093292A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93292A">
      <w:pPr>
        <w:rPr>
          <w:noProof/>
          <w:lang w:eastAsia="cs-CZ"/>
        </w:rPr>
      </w:pPr>
    </w:p>
    <w:p w:rsidR="0093292A" w:rsidRPr="00B344DA" w:rsidRDefault="0093292A" w:rsidP="0093292A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005AA3B" wp14:editId="44E44876">
            <wp:extent cx="5181600" cy="2314833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16541" r="10014" b="11953"/>
                    <a:stretch/>
                  </pic:blipFill>
                  <pic:spPr bwMode="auto">
                    <a:xfrm>
                      <a:off x="0" y="0"/>
                      <a:ext cx="5183252" cy="2315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013387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013387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013387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013387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013387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013387">
      <w:pPr>
        <w:rPr>
          <w:rFonts w:ascii="Times New Roman" w:hAnsi="Times New Roman"/>
          <w:noProof/>
          <w:sz w:val="24"/>
          <w:szCs w:val="24"/>
        </w:rPr>
      </w:pPr>
    </w:p>
    <w:p w:rsidR="00C54910" w:rsidRPr="00535F64" w:rsidRDefault="00C54910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AD6382" w:rsidP="00AD6382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 xml:space="preserve">8. </w:t>
      </w:r>
      <w:r w:rsidR="00013387"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C54910" w:rsidRDefault="00C54910" w:rsidP="00CC59EE">
      <w:pPr>
        <w:rPr>
          <w:noProof/>
          <w:lang w:eastAsia="cs-CZ"/>
        </w:rPr>
      </w:pPr>
    </w:p>
    <w:p w:rsidR="00CC59EE" w:rsidRDefault="00CC59EE" w:rsidP="00CC59E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9977097" wp14:editId="2D62D2BB">
            <wp:extent cx="5305168" cy="2537254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11706" r="7868" b="9917"/>
                    <a:stretch/>
                  </pic:blipFill>
                  <pic:spPr bwMode="auto">
                    <a:xfrm>
                      <a:off x="0" y="0"/>
                      <a:ext cx="5306860" cy="2538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59EE" w:rsidRDefault="00CC59EE" w:rsidP="00CC59EE">
      <w:pPr>
        <w:rPr>
          <w:rFonts w:ascii="Times New Roman" w:hAnsi="Times New Roman"/>
          <w:b/>
          <w:noProof/>
          <w:sz w:val="32"/>
          <w:szCs w:val="32"/>
        </w:rPr>
      </w:pPr>
    </w:p>
    <w:p w:rsidR="00CC59EE" w:rsidRDefault="00CC59EE" w:rsidP="00CC59E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Doprovodným jevem světa rozděleného na bohaté a chudé je migrace. Souvisí s tím, jak se rozevírají stále více pomyslné nůžky mezi nimi. S přílivem migrantů má těžko řešitelné</w:t>
      </w:r>
    </w:p>
    <w:p w:rsidR="00CC59EE" w:rsidRDefault="00CC59EE" w:rsidP="00CC59E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problémy mnoho států po celém světě.</w:t>
      </w:r>
    </w:p>
    <w:p w:rsidR="00CC59EE" w:rsidRPr="00CC59EE" w:rsidRDefault="00CC59EE" w:rsidP="00CC59E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informace z obrazovky doplníme </w:t>
      </w:r>
      <w:r w:rsidR="0074057A">
        <w:rPr>
          <w:rFonts w:ascii="Times New Roman" w:hAnsi="Times New Roman"/>
          <w:noProof/>
          <w:sz w:val="24"/>
          <w:szCs w:val="24"/>
        </w:rPr>
        <w:t>o foto a citaci z novin.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CC59EE" w:rsidRDefault="00CC59EE" w:rsidP="00CC59EE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CC59EE">
      <w:pPr>
        <w:rPr>
          <w:noProof/>
          <w:lang w:eastAsia="cs-CZ"/>
        </w:rPr>
      </w:pPr>
    </w:p>
    <w:p w:rsidR="00CC59EE" w:rsidRPr="00B344DA" w:rsidRDefault="00CC59EE" w:rsidP="00CC59E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7D15BF7" wp14:editId="6B40BF00">
            <wp:extent cx="5305168" cy="2594919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10179" r="7868" b="9663"/>
                    <a:stretch/>
                  </pic:blipFill>
                  <pic:spPr bwMode="auto">
                    <a:xfrm>
                      <a:off x="0" y="0"/>
                      <a:ext cx="5306860" cy="2595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AD6382" w:rsidRDefault="00AD6382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Pr="00535F64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AD6382" w:rsidP="00AD6382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 xml:space="preserve">9. </w:t>
      </w:r>
      <w:r w:rsidR="00013387"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C54910" w:rsidRDefault="00C54910" w:rsidP="0074057A">
      <w:pPr>
        <w:rPr>
          <w:noProof/>
          <w:lang w:eastAsia="cs-CZ"/>
        </w:rPr>
      </w:pPr>
    </w:p>
    <w:p w:rsidR="0074057A" w:rsidRDefault="0074057A" w:rsidP="0074057A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4C4552B" wp14:editId="25B4E666">
            <wp:extent cx="5338119" cy="2496065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13487" r="7296" b="9408"/>
                    <a:stretch/>
                  </pic:blipFill>
                  <pic:spPr bwMode="auto">
                    <a:xfrm>
                      <a:off x="0" y="0"/>
                      <a:ext cx="5339821" cy="2496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057A" w:rsidRDefault="0074057A" w:rsidP="0074057A">
      <w:pPr>
        <w:rPr>
          <w:rFonts w:ascii="Times New Roman" w:hAnsi="Times New Roman"/>
          <w:b/>
          <w:noProof/>
          <w:sz w:val="32"/>
          <w:szCs w:val="32"/>
        </w:rPr>
      </w:pPr>
    </w:p>
    <w:p w:rsidR="0074057A" w:rsidRDefault="0074057A" w:rsidP="0074057A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Obrazovka podává informace o „hrozbě“, která byla v minulosti o mnoho menší.</w:t>
      </w:r>
    </w:p>
    <w:p w:rsidR="0074057A" w:rsidRPr="0074057A" w:rsidRDefault="0074057A" w:rsidP="0074057A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informace doplníme nejprve vytažením obrázku č. 12</w:t>
      </w:r>
      <w:r w:rsidR="00A42BFE">
        <w:rPr>
          <w:rFonts w:ascii="Times New Roman" w:hAnsi="Times New Roman"/>
          <w:noProof/>
          <w:sz w:val="24"/>
          <w:szCs w:val="24"/>
        </w:rPr>
        <w:t>, následně vytažením textu</w:t>
      </w:r>
      <w:r>
        <w:rPr>
          <w:rFonts w:ascii="Times New Roman" w:hAnsi="Times New Roman"/>
          <w:noProof/>
          <w:sz w:val="24"/>
          <w:szCs w:val="24"/>
        </w:rPr>
        <w:t xml:space="preserve"> a</w:t>
      </w:r>
      <w:r w:rsidR="00A42BFE">
        <w:rPr>
          <w:rFonts w:ascii="Times New Roman" w:hAnsi="Times New Roman"/>
          <w:noProof/>
          <w:sz w:val="24"/>
          <w:szCs w:val="24"/>
        </w:rPr>
        <w:t xml:space="preserve"> obrázku</w:t>
      </w:r>
      <w:r>
        <w:rPr>
          <w:rFonts w:ascii="Times New Roman" w:hAnsi="Times New Roman"/>
          <w:noProof/>
          <w:sz w:val="24"/>
          <w:szCs w:val="24"/>
        </w:rPr>
        <w:t xml:space="preserve"> na barevmé ploše </w:t>
      </w:r>
      <w:r w:rsidR="00A42BFE">
        <w:rPr>
          <w:rFonts w:ascii="Times New Roman" w:hAnsi="Times New Roman"/>
          <w:noProof/>
          <w:sz w:val="24"/>
          <w:szCs w:val="24"/>
        </w:rPr>
        <w:t>vpravo dole. Jako poslední vysuneme z pravého horního okraje informaci o AIDS.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74057A" w:rsidRDefault="0074057A" w:rsidP="0074057A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74057A">
      <w:pPr>
        <w:rPr>
          <w:noProof/>
          <w:lang w:eastAsia="cs-CZ"/>
        </w:rPr>
      </w:pPr>
    </w:p>
    <w:p w:rsidR="0074057A" w:rsidRPr="00B344DA" w:rsidRDefault="0074057A" w:rsidP="0074057A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E6364FE" wp14:editId="0C25DC22">
            <wp:extent cx="5338119" cy="2388973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t="13487" r="7296" b="12717"/>
                    <a:stretch/>
                  </pic:blipFill>
                  <pic:spPr bwMode="auto">
                    <a:xfrm>
                      <a:off x="0" y="0"/>
                      <a:ext cx="5339821" cy="2389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AD6382" w:rsidRDefault="00AD6382" w:rsidP="00535F64">
      <w:pPr>
        <w:rPr>
          <w:rFonts w:ascii="Times New Roman" w:hAnsi="Times New Roman"/>
          <w:noProof/>
          <w:sz w:val="24"/>
          <w:szCs w:val="24"/>
        </w:rPr>
      </w:pPr>
    </w:p>
    <w:p w:rsidR="00AD6382" w:rsidRDefault="00AD6382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C54910" w:rsidRPr="00535F64" w:rsidRDefault="00C54910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AD6382" w:rsidP="00AD6382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 xml:space="preserve">10. </w:t>
      </w:r>
      <w:r w:rsidR="00013387"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C54910" w:rsidRDefault="00C54910" w:rsidP="00A42BFE">
      <w:pPr>
        <w:rPr>
          <w:noProof/>
          <w:lang w:eastAsia="cs-CZ"/>
        </w:rPr>
      </w:pPr>
    </w:p>
    <w:p w:rsidR="00A42BFE" w:rsidRDefault="00A42BFE" w:rsidP="00A42BF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A8DECD9" wp14:editId="75ACD003">
            <wp:extent cx="5346357" cy="2364259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18067" r="7153" b="8900"/>
                    <a:stretch/>
                  </pic:blipFill>
                  <pic:spPr bwMode="auto">
                    <a:xfrm>
                      <a:off x="0" y="0"/>
                      <a:ext cx="5348062" cy="23650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2BFE" w:rsidRDefault="00A42BFE" w:rsidP="00A42BFE">
      <w:pPr>
        <w:rPr>
          <w:rFonts w:ascii="Times New Roman" w:hAnsi="Times New Roman"/>
          <w:b/>
          <w:noProof/>
          <w:sz w:val="32"/>
          <w:szCs w:val="32"/>
        </w:rPr>
      </w:pPr>
    </w:p>
    <w:p w:rsidR="00A42BFE" w:rsidRDefault="00A42BFE" w:rsidP="00A42BF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Nebezpečí ekologické krize je značně kontroverzní téma. Nezpochybnitelné je, že skleníkový efekt se stále zvyšuje. Stud</w:t>
      </w:r>
      <w:r w:rsidR="006A6405">
        <w:rPr>
          <w:rFonts w:ascii="Times New Roman" w:hAnsi="Times New Roman"/>
          <w:noProof/>
          <w:sz w:val="24"/>
          <w:szCs w:val="24"/>
        </w:rPr>
        <w:t>enti už určitě o tomto jevu slyšeli</w:t>
      </w:r>
      <w:r>
        <w:rPr>
          <w:rFonts w:ascii="Times New Roman" w:hAnsi="Times New Roman"/>
          <w:noProof/>
          <w:sz w:val="24"/>
          <w:szCs w:val="24"/>
        </w:rPr>
        <w:t xml:space="preserve"> a budou schopni ho i vysvělit.</w:t>
      </w:r>
    </w:p>
    <w:p w:rsidR="00A42BFE" w:rsidRPr="00A42BFE" w:rsidRDefault="00A42BFE" w:rsidP="00A42BFE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po pokusech studentů o vysvětlení</w:t>
      </w:r>
      <w:r w:rsidR="006A6405">
        <w:rPr>
          <w:rFonts w:ascii="Times New Roman" w:hAnsi="Times New Roman"/>
          <w:noProof/>
          <w:sz w:val="24"/>
          <w:szCs w:val="24"/>
        </w:rPr>
        <w:t>,</w:t>
      </w:r>
      <w:r>
        <w:rPr>
          <w:rFonts w:ascii="Times New Roman" w:hAnsi="Times New Roman"/>
          <w:noProof/>
          <w:sz w:val="24"/>
          <w:szCs w:val="24"/>
        </w:rPr>
        <w:t xml:space="preserve"> jim vytažením barevné plochy (vlevo dole) na obrazovku nabídneme správnou odpově</w:t>
      </w:r>
      <w:r w:rsidR="006A6405">
        <w:rPr>
          <w:rFonts w:ascii="Times New Roman" w:hAnsi="Times New Roman"/>
          <w:noProof/>
          <w:sz w:val="24"/>
          <w:szCs w:val="24"/>
        </w:rPr>
        <w:t>ď – pro ověření správnosti jejich interpretace, či k její opravě.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A42BFE" w:rsidRDefault="00A42BFE" w:rsidP="00A42BFE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A42BFE">
      <w:pPr>
        <w:rPr>
          <w:noProof/>
          <w:lang w:eastAsia="cs-CZ"/>
        </w:rPr>
      </w:pPr>
    </w:p>
    <w:p w:rsidR="00A42BFE" w:rsidRDefault="00A42BFE" w:rsidP="00A42BFE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BEED62B" wp14:editId="32C7508C">
            <wp:extent cx="5222790" cy="2471352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t="12469" r="9299" b="11190"/>
                    <a:stretch/>
                  </pic:blipFill>
                  <pic:spPr bwMode="auto">
                    <a:xfrm>
                      <a:off x="0" y="0"/>
                      <a:ext cx="5224455" cy="2472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6382" w:rsidRDefault="00AD6382" w:rsidP="00A42BFE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A42BFE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A42BFE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A42BFE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A42BFE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A42BFE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A42BFE">
      <w:pPr>
        <w:rPr>
          <w:rFonts w:ascii="Times New Roman" w:hAnsi="Times New Roman"/>
          <w:b/>
          <w:noProof/>
          <w:sz w:val="32"/>
          <w:szCs w:val="32"/>
        </w:rPr>
      </w:pPr>
    </w:p>
    <w:p w:rsidR="00AD6382" w:rsidRPr="00B344DA" w:rsidRDefault="00AD6382" w:rsidP="00A42BFE">
      <w:pPr>
        <w:rPr>
          <w:rFonts w:ascii="Times New Roman" w:hAnsi="Times New Roman"/>
          <w:b/>
          <w:noProof/>
          <w:sz w:val="32"/>
          <w:szCs w:val="32"/>
        </w:rPr>
      </w:pPr>
    </w:p>
    <w:p w:rsidR="00253B50" w:rsidRDefault="00AD6382" w:rsidP="00226359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11</w:t>
      </w:r>
      <w:r w:rsidR="00BE3C1A">
        <w:rPr>
          <w:rFonts w:ascii="Times New Roman" w:hAnsi="Times New Roman"/>
          <w:b/>
          <w:noProof/>
          <w:sz w:val="32"/>
          <w:szCs w:val="32"/>
        </w:rPr>
        <w:t>. Obrazovka</w:t>
      </w:r>
    </w:p>
    <w:p w:rsidR="00C54910" w:rsidRDefault="00C54910" w:rsidP="00226359">
      <w:pPr>
        <w:rPr>
          <w:noProof/>
          <w:lang w:eastAsia="cs-CZ"/>
        </w:rPr>
      </w:pPr>
    </w:p>
    <w:p w:rsidR="006A6405" w:rsidRDefault="006A6405" w:rsidP="00226359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6F2460E" wp14:editId="1DC801C0">
            <wp:extent cx="5123935" cy="2496065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12214" r="11016" b="10681"/>
                    <a:stretch/>
                  </pic:blipFill>
                  <pic:spPr bwMode="auto">
                    <a:xfrm>
                      <a:off x="0" y="0"/>
                      <a:ext cx="5125569" cy="24968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6405" w:rsidRDefault="006A6405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6A6405" w:rsidRDefault="006A6405" w:rsidP="00226359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Problém s ozónovou dírou je obečně známý problém. Použijeme stejný postup jako </w:t>
      </w:r>
    </w:p>
    <w:p w:rsidR="006A6405" w:rsidRPr="006A6405" w:rsidRDefault="006A6405" w:rsidP="00226359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u předchozí obrazovky.</w:t>
      </w:r>
    </w:p>
    <w:p w:rsidR="006A6405" w:rsidRDefault="006A6405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226359">
      <w:pPr>
        <w:rPr>
          <w:noProof/>
          <w:lang w:eastAsia="cs-CZ"/>
        </w:rPr>
      </w:pPr>
    </w:p>
    <w:p w:rsidR="006A6405" w:rsidRDefault="006A6405" w:rsidP="00226359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3E3FF9F" wp14:editId="679163E4">
            <wp:extent cx="5362833" cy="2430162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13996" r="6867" b="10935"/>
                    <a:stretch/>
                  </pic:blipFill>
                  <pic:spPr bwMode="auto">
                    <a:xfrm>
                      <a:off x="0" y="0"/>
                      <a:ext cx="5364543" cy="2430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6382" w:rsidRDefault="00AD6382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AD6382" w:rsidRDefault="00AD6382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AD6382" w:rsidRDefault="00AD6382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C54910" w:rsidRDefault="00C54910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AD6382" w:rsidRDefault="00AD6382" w:rsidP="00226359">
      <w:pPr>
        <w:rPr>
          <w:rFonts w:ascii="Times New Roman" w:hAnsi="Times New Roman"/>
          <w:b/>
          <w:noProof/>
          <w:sz w:val="32"/>
          <w:szCs w:val="32"/>
        </w:rPr>
      </w:pPr>
    </w:p>
    <w:p w:rsidR="00BE3C1A" w:rsidRDefault="00AD6382" w:rsidP="00226359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12</w:t>
      </w:r>
      <w:r w:rsidR="00BE3C1A">
        <w:rPr>
          <w:rFonts w:ascii="Times New Roman" w:hAnsi="Times New Roman"/>
          <w:b/>
          <w:noProof/>
          <w:sz w:val="32"/>
          <w:szCs w:val="32"/>
        </w:rPr>
        <w:t>. Obrazovka</w:t>
      </w:r>
    </w:p>
    <w:p w:rsidR="00C54910" w:rsidRDefault="00C54910" w:rsidP="00226359">
      <w:pPr>
        <w:rPr>
          <w:noProof/>
          <w:lang w:eastAsia="cs-CZ"/>
        </w:rPr>
      </w:pPr>
    </w:p>
    <w:p w:rsidR="00BE3C1A" w:rsidRDefault="00BE3C1A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A6DB1DD" wp14:editId="09FD77BD">
            <wp:extent cx="5379308" cy="255373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t="12723" r="6580" b="8391"/>
                    <a:stretch/>
                  </pic:blipFill>
                  <pic:spPr bwMode="auto">
                    <a:xfrm>
                      <a:off x="0" y="0"/>
                      <a:ext cx="5381023" cy="2554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3C1A" w:rsidRDefault="00BE3C1A" w:rsidP="00226359">
      <w:pPr>
        <w:rPr>
          <w:rFonts w:ascii="Times New Roman" w:hAnsi="Times New Roman"/>
          <w:b/>
          <w:sz w:val="32"/>
          <w:szCs w:val="32"/>
        </w:rPr>
      </w:pPr>
    </w:p>
    <w:p w:rsidR="00BE3C1A" w:rsidRDefault="00765906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Metodický postup: po seznámení s textem uprostřed obrazovky doplníme </w:t>
      </w:r>
      <w:proofErr w:type="gramStart"/>
      <w:r>
        <w:rPr>
          <w:rFonts w:ascii="Times New Roman" w:hAnsi="Times New Roman"/>
          <w:sz w:val="24"/>
          <w:szCs w:val="24"/>
        </w:rPr>
        <w:t>informace  fotodokumentací</w:t>
      </w:r>
      <w:proofErr w:type="gramEnd"/>
      <w:r>
        <w:rPr>
          <w:rFonts w:ascii="Times New Roman" w:hAnsi="Times New Roman"/>
          <w:sz w:val="24"/>
          <w:szCs w:val="24"/>
        </w:rPr>
        <w:t xml:space="preserve"> o znečišťování ovzduší (vytažením obrázku 19 a 20, které vždy odhodíme do koše) a o kácení deštných pralesů (obrázek 21, 22 –  s následným stejným postupem).</w:t>
      </w:r>
    </w:p>
    <w:p w:rsidR="00765906" w:rsidRPr="00BE3C1A" w:rsidRDefault="00765906" w:rsidP="00226359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Obrázek 24, který vytáhneme z pravého okraje na obrazovku, znázorňuje degradaci půd na mapě světa. Jako poslední si označíme obrázek 23</w:t>
      </w:r>
      <w:r w:rsidR="00CC59E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s přehledem největších ropných katastrof a po diagonále ho roztáhneme přes obrazovku.</w:t>
      </w:r>
    </w:p>
    <w:p w:rsidR="00BE3C1A" w:rsidRDefault="00BE3C1A" w:rsidP="00226359">
      <w:pPr>
        <w:rPr>
          <w:rFonts w:ascii="Times New Roman" w:hAnsi="Times New Roman"/>
          <w:b/>
          <w:sz w:val="32"/>
          <w:szCs w:val="32"/>
        </w:rPr>
      </w:pPr>
    </w:p>
    <w:p w:rsidR="00C54910" w:rsidRDefault="00C54910" w:rsidP="00226359">
      <w:pPr>
        <w:rPr>
          <w:noProof/>
          <w:lang w:eastAsia="cs-CZ"/>
        </w:rPr>
      </w:pPr>
    </w:p>
    <w:p w:rsidR="00BE3C1A" w:rsidRDefault="00BE3C1A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EEC9479" wp14:editId="2DC7B590">
            <wp:extent cx="5379308" cy="2545491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t="11706" r="6580" b="9663"/>
                    <a:stretch/>
                  </pic:blipFill>
                  <pic:spPr bwMode="auto">
                    <a:xfrm>
                      <a:off x="0" y="0"/>
                      <a:ext cx="5381023" cy="25463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6382" w:rsidRDefault="00AD6382" w:rsidP="00226359">
      <w:pPr>
        <w:rPr>
          <w:rFonts w:ascii="Times New Roman" w:hAnsi="Times New Roman"/>
          <w:b/>
          <w:sz w:val="32"/>
          <w:szCs w:val="32"/>
        </w:rPr>
      </w:pPr>
    </w:p>
    <w:p w:rsidR="00C54910" w:rsidRDefault="00C54910" w:rsidP="00226359">
      <w:pPr>
        <w:rPr>
          <w:rFonts w:ascii="Times New Roman" w:hAnsi="Times New Roman"/>
          <w:b/>
          <w:sz w:val="32"/>
          <w:szCs w:val="32"/>
        </w:rPr>
      </w:pPr>
    </w:p>
    <w:p w:rsidR="00C54910" w:rsidRDefault="00C54910" w:rsidP="00226359">
      <w:pPr>
        <w:rPr>
          <w:rFonts w:ascii="Times New Roman" w:hAnsi="Times New Roman"/>
          <w:b/>
          <w:sz w:val="32"/>
          <w:szCs w:val="32"/>
        </w:rPr>
      </w:pPr>
    </w:p>
    <w:p w:rsidR="00C54910" w:rsidRDefault="00C54910" w:rsidP="00226359">
      <w:pPr>
        <w:rPr>
          <w:rFonts w:ascii="Times New Roman" w:hAnsi="Times New Roman"/>
          <w:b/>
          <w:sz w:val="32"/>
          <w:szCs w:val="32"/>
        </w:rPr>
      </w:pPr>
    </w:p>
    <w:p w:rsidR="00C54910" w:rsidRDefault="00C54910" w:rsidP="00226359">
      <w:pPr>
        <w:rPr>
          <w:rFonts w:ascii="Times New Roman" w:hAnsi="Times New Roman"/>
          <w:b/>
          <w:sz w:val="32"/>
          <w:szCs w:val="32"/>
        </w:rPr>
      </w:pPr>
    </w:p>
    <w:p w:rsidR="00C54910" w:rsidRDefault="00C54910" w:rsidP="00226359">
      <w:pPr>
        <w:rPr>
          <w:rFonts w:ascii="Times New Roman" w:hAnsi="Times New Roman"/>
          <w:b/>
          <w:sz w:val="32"/>
          <w:szCs w:val="32"/>
        </w:rPr>
      </w:pPr>
    </w:p>
    <w:p w:rsidR="00AD6382" w:rsidRDefault="00AD6382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13. Obrazovka</w:t>
      </w:r>
    </w:p>
    <w:p w:rsidR="00C54910" w:rsidRDefault="00C54910" w:rsidP="00226359">
      <w:pPr>
        <w:rPr>
          <w:noProof/>
          <w:lang w:eastAsia="cs-CZ"/>
        </w:rPr>
      </w:pPr>
    </w:p>
    <w:p w:rsidR="00AD6382" w:rsidRDefault="00C54910" w:rsidP="00226359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682A7EAE" wp14:editId="6525F521">
            <wp:extent cx="5354595" cy="2553729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t="10687" r="7011" b="10427"/>
                    <a:stretch/>
                  </pic:blipFill>
                  <pic:spPr bwMode="auto">
                    <a:xfrm>
                      <a:off x="0" y="0"/>
                      <a:ext cx="5356302" cy="2554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6382" w:rsidRDefault="00AD6382" w:rsidP="00226359">
      <w:pPr>
        <w:rPr>
          <w:rFonts w:ascii="Times New Roman" w:hAnsi="Times New Roman"/>
          <w:b/>
          <w:sz w:val="32"/>
          <w:szCs w:val="32"/>
        </w:rPr>
      </w:pPr>
    </w:p>
    <w:p w:rsidR="00AD6382" w:rsidRDefault="00AD6382" w:rsidP="00226359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14. Obrazovka</w:t>
      </w:r>
    </w:p>
    <w:p w:rsidR="00AD6382" w:rsidRPr="00BE3C1A" w:rsidRDefault="00AD6382" w:rsidP="00226359">
      <w:pPr>
        <w:rPr>
          <w:rFonts w:ascii="Times New Roman" w:hAnsi="Times New Roman"/>
          <w:b/>
          <w:sz w:val="32"/>
          <w:szCs w:val="32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C54910" w:rsidRDefault="00C54910" w:rsidP="00226359">
      <w:pPr>
        <w:rPr>
          <w:noProof/>
          <w:lang w:eastAsia="cs-CZ"/>
        </w:rPr>
      </w:pPr>
    </w:p>
    <w:p w:rsidR="00AD23CA" w:rsidRDefault="00C54910" w:rsidP="00226359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73A1F652" wp14:editId="6C29F088">
            <wp:extent cx="5263979" cy="1392194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t="11960" r="8584" b="45035"/>
                    <a:stretch/>
                  </pic:blipFill>
                  <pic:spPr bwMode="auto">
                    <a:xfrm>
                      <a:off x="0" y="0"/>
                      <a:ext cx="5265657" cy="1392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4C669B" w:rsidRPr="00535F64" w:rsidRDefault="004C669B" w:rsidP="004C669B">
      <w:pPr>
        <w:rPr>
          <w:rFonts w:ascii="Times New Roman" w:hAnsi="Times New Roman"/>
          <w:sz w:val="24"/>
          <w:szCs w:val="24"/>
        </w:rPr>
      </w:pPr>
    </w:p>
    <w:sectPr w:rsidR="004C669B" w:rsidRPr="00535F64" w:rsidSect="00013387">
      <w:headerReference w:type="default" r:id="rId34"/>
      <w:footerReference w:type="default" r:id="rId35"/>
      <w:footerReference w:type="first" r:id="rId36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D7B" w:rsidRDefault="00000D7B" w:rsidP="00B56746">
      <w:r>
        <w:separator/>
      </w:r>
    </w:p>
  </w:endnote>
  <w:endnote w:type="continuationSeparator" w:id="0">
    <w:p w:rsidR="00000D7B" w:rsidRDefault="00000D7B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4C4" w:rsidRDefault="004C669B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 w:rsidR="005164C4"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 w:rsidR="005164C4">
      <w:rPr>
        <w:rFonts w:ascii="Times New Roman" w:hAnsi="Times New Roman"/>
        <w:i/>
      </w:rPr>
      <w:t>tátním rozpočtem České republiky</w:t>
    </w:r>
  </w:p>
  <w:p w:rsidR="004C669B" w:rsidRPr="00EE07D5" w:rsidRDefault="007A552C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="004C669B"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7B11A8">
      <w:rPr>
        <w:rFonts w:ascii="Times New Roman" w:hAnsi="Times New Roman"/>
        <w:noProof/>
        <w:sz w:val="24"/>
        <w:szCs w:val="24"/>
      </w:rPr>
      <w:t>3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69B" w:rsidRPr="00E46226" w:rsidRDefault="004C669B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D7B" w:rsidRDefault="00000D7B" w:rsidP="00B56746">
      <w:r>
        <w:separator/>
      </w:r>
    </w:p>
  </w:footnote>
  <w:footnote w:type="continuationSeparator" w:id="0">
    <w:p w:rsidR="00000D7B" w:rsidRDefault="00000D7B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7810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 w:rsidR="009F7810">
      <w:rPr>
        <w:rFonts w:ascii="Times New Roman" w:hAnsi="Times New Roman"/>
        <w:i/>
      </w:rPr>
      <w:t xml:space="preserve">aváděním interaktivních prvků </w:t>
    </w:r>
  </w:p>
  <w:p w:rsidR="004C669B" w:rsidRPr="00EE07D5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CFE5325"/>
    <w:multiLevelType w:val="hybridMultilevel"/>
    <w:tmpl w:val="188AAB6A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34677"/>
    <w:rsid w:val="00000D7B"/>
    <w:rsid w:val="00013387"/>
    <w:rsid w:val="00072F68"/>
    <w:rsid w:val="00084174"/>
    <w:rsid w:val="000B532C"/>
    <w:rsid w:val="001C7A70"/>
    <w:rsid w:val="002225F9"/>
    <w:rsid w:val="00226359"/>
    <w:rsid w:val="00253B50"/>
    <w:rsid w:val="002A3A1F"/>
    <w:rsid w:val="003174BC"/>
    <w:rsid w:val="0033371F"/>
    <w:rsid w:val="003A4C5F"/>
    <w:rsid w:val="003D590A"/>
    <w:rsid w:val="00434702"/>
    <w:rsid w:val="004575C8"/>
    <w:rsid w:val="00472D78"/>
    <w:rsid w:val="004C669B"/>
    <w:rsid w:val="004E08B0"/>
    <w:rsid w:val="005164C4"/>
    <w:rsid w:val="00535F64"/>
    <w:rsid w:val="0060585F"/>
    <w:rsid w:val="006131F7"/>
    <w:rsid w:val="0064359F"/>
    <w:rsid w:val="006A6405"/>
    <w:rsid w:val="006F5EEC"/>
    <w:rsid w:val="0074057A"/>
    <w:rsid w:val="0075107C"/>
    <w:rsid w:val="00756471"/>
    <w:rsid w:val="00765906"/>
    <w:rsid w:val="007A552C"/>
    <w:rsid w:val="007B11A8"/>
    <w:rsid w:val="008025AD"/>
    <w:rsid w:val="00844B23"/>
    <w:rsid w:val="00853794"/>
    <w:rsid w:val="00896DB2"/>
    <w:rsid w:val="0093292A"/>
    <w:rsid w:val="00961D5B"/>
    <w:rsid w:val="009B6019"/>
    <w:rsid w:val="009B6936"/>
    <w:rsid w:val="009F7810"/>
    <w:rsid w:val="00A42BFE"/>
    <w:rsid w:val="00AD23CA"/>
    <w:rsid w:val="00AD4833"/>
    <w:rsid w:val="00AD6382"/>
    <w:rsid w:val="00B105F6"/>
    <w:rsid w:val="00B23077"/>
    <w:rsid w:val="00B344DA"/>
    <w:rsid w:val="00B34677"/>
    <w:rsid w:val="00B429BF"/>
    <w:rsid w:val="00B56746"/>
    <w:rsid w:val="00B60DFF"/>
    <w:rsid w:val="00B61DBB"/>
    <w:rsid w:val="00B677F0"/>
    <w:rsid w:val="00B827B1"/>
    <w:rsid w:val="00BA5191"/>
    <w:rsid w:val="00BC2BD6"/>
    <w:rsid w:val="00BD00E8"/>
    <w:rsid w:val="00BE3C1A"/>
    <w:rsid w:val="00BE3D17"/>
    <w:rsid w:val="00C06433"/>
    <w:rsid w:val="00C54910"/>
    <w:rsid w:val="00C80F15"/>
    <w:rsid w:val="00CC59EE"/>
    <w:rsid w:val="00CD4256"/>
    <w:rsid w:val="00CD6FAC"/>
    <w:rsid w:val="00D50596"/>
    <w:rsid w:val="00D96C37"/>
    <w:rsid w:val="00E34740"/>
    <w:rsid w:val="00E46226"/>
    <w:rsid w:val="00E6520E"/>
    <w:rsid w:val="00E75515"/>
    <w:rsid w:val="00EE07D5"/>
    <w:rsid w:val="00F06876"/>
    <w:rsid w:val="00F44267"/>
    <w:rsid w:val="00F87C6D"/>
    <w:rsid w:val="00FC5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ak\Desktop\Sablony\13.%20V&#253;znmn&#233;%20glob&#225;ln&#237;%20probl&#233;my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13. Význmné globální problémy</Template>
  <TotalTime>166</TotalTime>
  <Pages>1</Pages>
  <Words>623</Words>
  <Characters>3677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semerak</dc:creator>
  <cp:lastModifiedBy>semerak</cp:lastModifiedBy>
  <cp:revision>10</cp:revision>
  <cp:lastPrinted>2011-05-16T11:41:00Z</cp:lastPrinted>
  <dcterms:created xsi:type="dcterms:W3CDTF">2011-07-06T20:22:00Z</dcterms:created>
  <dcterms:modified xsi:type="dcterms:W3CDTF">2012-07-03T09:42:00Z</dcterms:modified>
</cp:coreProperties>
</file>