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  <w:r w:rsidRPr="00072F68">
        <w:rPr>
          <w:rFonts w:ascii="Times New Roman" w:hAnsi="Times New Roman"/>
          <w:sz w:val="52"/>
          <w:szCs w:val="52"/>
        </w:rPr>
        <w:t>Předmět</w:t>
      </w:r>
      <w:r w:rsidR="00603420">
        <w:rPr>
          <w:rFonts w:ascii="Times New Roman" w:hAnsi="Times New Roman"/>
          <w:sz w:val="52"/>
          <w:szCs w:val="52"/>
        </w:rPr>
        <w:t>: 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603420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 xml:space="preserve">Téma: </w:t>
      </w:r>
      <w:r w:rsidR="002C3085">
        <w:rPr>
          <w:rFonts w:ascii="Times New Roman" w:hAnsi="Times New Roman"/>
          <w:b/>
          <w:sz w:val="52"/>
          <w:szCs w:val="52"/>
        </w:rPr>
        <w:t>Globalizace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C3085">
        <w:rPr>
          <w:rFonts w:ascii="Times New Roman" w:hAnsi="Times New Roman"/>
          <w:sz w:val="32"/>
          <w:szCs w:val="32"/>
        </w:rPr>
        <w:t>Mgr. Pavel Semerák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Pr="00B344DA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8E17FE" w:rsidRDefault="008E17FE" w:rsidP="00AD4833">
      <w:pPr>
        <w:rPr>
          <w:noProof/>
          <w:lang w:eastAsia="cs-CZ"/>
        </w:rPr>
      </w:pPr>
    </w:p>
    <w:p w:rsidR="00013387" w:rsidRDefault="00310845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249DE8BA" wp14:editId="08BD400D">
            <wp:extent cx="5362832" cy="2561967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5865" t="10943" r="1002" b="9918"/>
                    <a:stretch/>
                  </pic:blipFill>
                  <pic:spPr bwMode="auto">
                    <a:xfrm>
                      <a:off x="0" y="0"/>
                      <a:ext cx="5364542" cy="25627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310845" w:rsidRDefault="00310845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Globalizace představuje jedno z nejzajímavějších i nejožehavějších témat současnosti. Má mnoho obhájců i kritiků.</w:t>
      </w:r>
    </w:p>
    <w:p w:rsidR="005406D7" w:rsidRDefault="005406D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 to je „globalizace“? Jak mění svět a lidskou společnost? Je nevyhnutelná? Můžeme se jí bránit?</w:t>
      </w:r>
    </w:p>
    <w:p w:rsidR="009C49D4" w:rsidRDefault="005406D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Metodický postup: otázky pro studenty</w:t>
      </w:r>
      <w:r w:rsidR="00A27F73">
        <w:rPr>
          <w:rFonts w:ascii="Times New Roman" w:hAnsi="Times New Roman"/>
          <w:sz w:val="24"/>
          <w:szCs w:val="24"/>
        </w:rPr>
        <w:t>:</w:t>
      </w:r>
      <w:r w:rsidR="007346D9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</w:t>
      </w:r>
      <w:r w:rsidR="009C49D4">
        <w:rPr>
          <w:rFonts w:ascii="Times New Roman" w:hAnsi="Times New Roman"/>
          <w:sz w:val="24"/>
          <w:szCs w:val="24"/>
        </w:rPr>
        <w:t xml:space="preserve"> 1. otázka:</w:t>
      </w:r>
      <w:r w:rsidR="007346D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“ Jak cháp</w:t>
      </w:r>
      <w:r w:rsidR="007346D9">
        <w:rPr>
          <w:rFonts w:ascii="Times New Roman" w:hAnsi="Times New Roman"/>
          <w:sz w:val="24"/>
          <w:szCs w:val="24"/>
        </w:rPr>
        <w:t>ete slova globální, globalizace?</w:t>
      </w:r>
      <w:r>
        <w:rPr>
          <w:rFonts w:ascii="Times New Roman" w:hAnsi="Times New Roman"/>
          <w:sz w:val="24"/>
          <w:szCs w:val="24"/>
        </w:rPr>
        <w:t xml:space="preserve">“ </w:t>
      </w:r>
      <w:r w:rsidR="008E17FE">
        <w:rPr>
          <w:rFonts w:ascii="Times New Roman" w:hAnsi="Times New Roman"/>
          <w:sz w:val="24"/>
          <w:szCs w:val="24"/>
        </w:rPr>
        <w:t xml:space="preserve"> (N</w:t>
      </w:r>
      <w:r w:rsidR="007346D9">
        <w:rPr>
          <w:rFonts w:ascii="Times New Roman" w:hAnsi="Times New Roman"/>
          <w:sz w:val="24"/>
          <w:szCs w:val="24"/>
        </w:rPr>
        <w:t xml:space="preserve">ebo: </w:t>
      </w:r>
      <w:r>
        <w:rPr>
          <w:rFonts w:ascii="Times New Roman" w:hAnsi="Times New Roman"/>
          <w:sz w:val="24"/>
          <w:szCs w:val="24"/>
        </w:rPr>
        <w:t xml:space="preserve">„Co to znamená, </w:t>
      </w:r>
      <w:r w:rsidR="00A27F73">
        <w:rPr>
          <w:rFonts w:ascii="Times New Roman" w:hAnsi="Times New Roman"/>
          <w:sz w:val="24"/>
          <w:szCs w:val="24"/>
        </w:rPr>
        <w:t xml:space="preserve">když se řekne </w:t>
      </w:r>
      <w:proofErr w:type="gramStart"/>
      <w:r w:rsidR="00A27F73">
        <w:rPr>
          <w:rFonts w:ascii="Times New Roman" w:hAnsi="Times New Roman"/>
          <w:sz w:val="24"/>
          <w:szCs w:val="24"/>
        </w:rPr>
        <w:t xml:space="preserve">globalizace ?“). </w:t>
      </w:r>
      <w:r>
        <w:rPr>
          <w:rFonts w:ascii="Times New Roman" w:hAnsi="Times New Roman"/>
          <w:sz w:val="24"/>
          <w:szCs w:val="24"/>
        </w:rPr>
        <w:t>Po</w:t>
      </w:r>
      <w:proofErr w:type="gramEnd"/>
      <w:r>
        <w:rPr>
          <w:rFonts w:ascii="Times New Roman" w:hAnsi="Times New Roman"/>
          <w:sz w:val="24"/>
          <w:szCs w:val="24"/>
        </w:rPr>
        <w:t xml:space="preserve"> pokusech studentů vysvětlit termín</w:t>
      </w:r>
      <w:r w:rsidR="008E17FE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jim nabídn</w:t>
      </w:r>
      <w:r w:rsidR="00A27F73">
        <w:rPr>
          <w:rFonts w:ascii="Times New Roman" w:hAnsi="Times New Roman"/>
          <w:sz w:val="24"/>
          <w:szCs w:val="24"/>
        </w:rPr>
        <w:t xml:space="preserve">eme jedno z možných vysvětlení </w:t>
      </w:r>
      <w:r>
        <w:rPr>
          <w:rFonts w:ascii="Times New Roman" w:hAnsi="Times New Roman"/>
          <w:sz w:val="24"/>
          <w:szCs w:val="24"/>
        </w:rPr>
        <w:t>uchopením světle modré šipky z pravého rohu obrazovky</w:t>
      </w:r>
      <w:r w:rsidR="009C49D4">
        <w:rPr>
          <w:rFonts w:ascii="Times New Roman" w:hAnsi="Times New Roman"/>
          <w:sz w:val="24"/>
          <w:szCs w:val="24"/>
        </w:rPr>
        <w:t xml:space="preserve">.  </w:t>
      </w:r>
      <w:r w:rsidR="007346D9">
        <w:rPr>
          <w:rFonts w:ascii="Times New Roman" w:hAnsi="Times New Roman"/>
          <w:sz w:val="24"/>
          <w:szCs w:val="24"/>
        </w:rPr>
        <w:t xml:space="preserve">                                   </w:t>
      </w:r>
      <w:r w:rsidR="00A27F73">
        <w:rPr>
          <w:rFonts w:ascii="Times New Roman" w:hAnsi="Times New Roman"/>
          <w:sz w:val="24"/>
          <w:szCs w:val="24"/>
        </w:rPr>
        <w:t xml:space="preserve"> </w:t>
      </w:r>
      <w:bookmarkStart w:id="0" w:name="_GoBack"/>
      <w:bookmarkEnd w:id="0"/>
      <w:r w:rsidR="009C49D4">
        <w:rPr>
          <w:rFonts w:ascii="Times New Roman" w:hAnsi="Times New Roman"/>
          <w:sz w:val="24"/>
          <w:szCs w:val="24"/>
        </w:rPr>
        <w:t xml:space="preserve">2. otázka: „Pokuste se charakterizovat (definovat) globalizaci.“ – jednu z definic </w:t>
      </w:r>
    </w:p>
    <w:p w:rsidR="009C49D4" w:rsidRDefault="009C49D4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nabízí černá šipka.</w:t>
      </w:r>
    </w:p>
    <w:p w:rsidR="009C49D4" w:rsidRDefault="009C49D4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Další krok souvisí s informací o „zmenšování světa“: označením obrázku zeměkoule a jeho zmenšením se odkryje termín „časoprostorová komprese“. Souvisí s faktem, že se pro globalizovaného člověka svět v podstatě změnil</w:t>
      </w:r>
      <w:r w:rsidR="007346D9">
        <w:rPr>
          <w:rFonts w:ascii="Times New Roman" w:hAnsi="Times New Roman"/>
          <w:sz w:val="24"/>
          <w:szCs w:val="24"/>
        </w:rPr>
        <w:t>. Už není problém překonávat velké vzdálenosti – pro</w:t>
      </w:r>
      <w:r w:rsidR="008E17FE">
        <w:rPr>
          <w:rFonts w:ascii="Times New Roman" w:hAnsi="Times New Roman"/>
          <w:sz w:val="24"/>
          <w:szCs w:val="24"/>
        </w:rPr>
        <w:t xml:space="preserve">stor a čas přestává mít význam. </w:t>
      </w:r>
      <w:r w:rsidR="007346D9">
        <w:rPr>
          <w:rFonts w:ascii="Times New Roman" w:hAnsi="Times New Roman"/>
          <w:sz w:val="24"/>
          <w:szCs w:val="24"/>
        </w:rPr>
        <w:t>Díky přenosu informací se svět stal „globální vesnicí“.</w:t>
      </w:r>
    </w:p>
    <w:p w:rsidR="007346D9" w:rsidRDefault="007346D9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Posledním krokem je zasunutí barevné plochy pod spodní okraj obrazovky. Objeví se stručná historie globalizace.</w:t>
      </w:r>
    </w:p>
    <w:p w:rsidR="009C49D4" w:rsidRDefault="009C49D4" w:rsidP="00253B50">
      <w:pPr>
        <w:rPr>
          <w:rFonts w:ascii="Times New Roman" w:hAnsi="Times New Roman"/>
          <w:sz w:val="24"/>
          <w:szCs w:val="24"/>
        </w:rPr>
      </w:pPr>
    </w:p>
    <w:p w:rsidR="008E17FE" w:rsidRDefault="008E17FE" w:rsidP="00253B50">
      <w:pPr>
        <w:rPr>
          <w:noProof/>
          <w:lang w:eastAsia="cs-CZ"/>
        </w:rPr>
      </w:pPr>
    </w:p>
    <w:p w:rsidR="008E17FE" w:rsidRDefault="008E17FE" w:rsidP="00253B50">
      <w:pPr>
        <w:rPr>
          <w:noProof/>
          <w:lang w:eastAsia="cs-CZ"/>
        </w:rPr>
      </w:pPr>
    </w:p>
    <w:p w:rsidR="005406D7" w:rsidRPr="00535F64" w:rsidRDefault="009C49D4" w:rsidP="00253B50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46EBDD0D" wp14:editId="2F793600">
            <wp:extent cx="5371070" cy="2529017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5007" t="11452" r="1718" b="10427"/>
                    <a:stretch/>
                  </pic:blipFill>
                  <pic:spPr bwMode="auto">
                    <a:xfrm>
                      <a:off x="0" y="0"/>
                      <a:ext cx="5372783" cy="2529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</w:t>
      </w:r>
      <w:r w:rsidR="005406D7">
        <w:rPr>
          <w:rFonts w:ascii="Times New Roman" w:hAnsi="Times New Roman"/>
          <w:sz w:val="24"/>
          <w:szCs w:val="24"/>
        </w:rPr>
        <w:t xml:space="preserve">  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E17FE" w:rsidRDefault="008E17FE" w:rsidP="007346D9">
      <w:pPr>
        <w:rPr>
          <w:noProof/>
          <w:lang w:eastAsia="cs-CZ"/>
        </w:rPr>
      </w:pPr>
    </w:p>
    <w:p w:rsidR="007346D9" w:rsidRDefault="004D5914" w:rsidP="007346D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8C1358E" wp14:editId="0895FE71">
            <wp:extent cx="5321644" cy="2529016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4721" t="11451" r="2862" b="10427"/>
                    <a:stretch/>
                  </pic:blipFill>
                  <pic:spPr bwMode="auto">
                    <a:xfrm>
                      <a:off x="0" y="0"/>
                      <a:ext cx="5323339" cy="25298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5914" w:rsidRDefault="004D5914" w:rsidP="007346D9">
      <w:pPr>
        <w:rPr>
          <w:rFonts w:ascii="Times New Roman" w:hAnsi="Times New Roman"/>
          <w:b/>
          <w:noProof/>
          <w:sz w:val="32"/>
          <w:szCs w:val="32"/>
        </w:rPr>
      </w:pPr>
    </w:p>
    <w:p w:rsidR="004D5914" w:rsidRDefault="004D5914" w:rsidP="007346D9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Obrazovka doplňuje a navazuje na předchozí informace. Na obrázcích ukazuje na zrychlení </w:t>
      </w:r>
    </w:p>
    <w:p w:rsidR="004D5914" w:rsidRDefault="004D5914" w:rsidP="007346D9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 dopravě.</w:t>
      </w:r>
    </w:p>
    <w:p w:rsidR="008E17FE" w:rsidRDefault="008E17FE" w:rsidP="007346D9">
      <w:pPr>
        <w:rPr>
          <w:noProof/>
          <w:lang w:eastAsia="cs-CZ"/>
        </w:rPr>
      </w:pPr>
    </w:p>
    <w:p w:rsidR="004D5914" w:rsidRDefault="004D5914" w:rsidP="007346D9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30F87271" wp14:editId="644AB309">
            <wp:extent cx="5486400" cy="2570206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575" t="12214" r="2145" b="8390"/>
                    <a:stretch/>
                  </pic:blipFill>
                  <pic:spPr bwMode="auto">
                    <a:xfrm>
                      <a:off x="0" y="0"/>
                      <a:ext cx="5488150" cy="2571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5914" w:rsidRDefault="004D5914" w:rsidP="007346D9">
      <w:pPr>
        <w:rPr>
          <w:rFonts w:ascii="Times New Roman" w:hAnsi="Times New Roman"/>
          <w:noProof/>
          <w:sz w:val="24"/>
          <w:szCs w:val="24"/>
        </w:rPr>
      </w:pPr>
    </w:p>
    <w:p w:rsidR="004D5914" w:rsidRDefault="004D5914" w:rsidP="007346D9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uchopením horního obrázku pomalejších dopravních prostředků a jejich posunutím po obrazovce se objeví rychlejší dopravní prostředky.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E17FE" w:rsidRDefault="008E17FE" w:rsidP="004D5914">
      <w:pPr>
        <w:rPr>
          <w:noProof/>
          <w:lang w:eastAsia="cs-CZ"/>
        </w:rPr>
      </w:pPr>
    </w:p>
    <w:p w:rsidR="004D5914" w:rsidRDefault="004D5914" w:rsidP="004D591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B3AB595" wp14:editId="32C1E118">
            <wp:extent cx="5494638" cy="2627871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3433" t="9925" r="1145" b="8900"/>
                    <a:stretch/>
                  </pic:blipFill>
                  <pic:spPr bwMode="auto">
                    <a:xfrm>
                      <a:off x="0" y="0"/>
                      <a:ext cx="5496390" cy="2628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5914" w:rsidRDefault="004D5914" w:rsidP="004D5914">
      <w:pPr>
        <w:rPr>
          <w:rFonts w:ascii="Times New Roman" w:hAnsi="Times New Roman"/>
          <w:b/>
          <w:noProof/>
          <w:sz w:val="32"/>
          <w:szCs w:val="32"/>
        </w:rPr>
      </w:pPr>
    </w:p>
    <w:p w:rsidR="004D5914" w:rsidRDefault="001357BA" w:rsidP="004D591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Nejvýznamnější příčinou globalizace je zrychlený přenos informací. Umožňuje to technika</w:t>
      </w:r>
    </w:p>
    <w:p w:rsidR="001357BA" w:rsidRDefault="001357BA" w:rsidP="004D591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moderního světa, tedy satelitní přenos informací.</w:t>
      </w:r>
    </w:p>
    <w:p w:rsidR="001357BA" w:rsidRDefault="001357BA" w:rsidP="004D591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pokyn: odsunutím obrázku 1. se objeví text.</w:t>
      </w:r>
    </w:p>
    <w:p w:rsidR="008E17FE" w:rsidRDefault="008E17FE" w:rsidP="004D5914">
      <w:pPr>
        <w:rPr>
          <w:noProof/>
          <w:lang w:eastAsia="cs-CZ"/>
        </w:rPr>
      </w:pPr>
    </w:p>
    <w:p w:rsidR="001357BA" w:rsidRPr="004D5914" w:rsidRDefault="001357BA" w:rsidP="004D591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5C711AFF" wp14:editId="374FA482">
            <wp:extent cx="5198075" cy="2586681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4006" t="11196" r="5723" b="8900"/>
                    <a:stretch/>
                  </pic:blipFill>
                  <pic:spPr bwMode="auto">
                    <a:xfrm>
                      <a:off x="0" y="0"/>
                      <a:ext cx="5199732" cy="2587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E17FE" w:rsidRDefault="008E17FE" w:rsidP="001357BA">
      <w:pPr>
        <w:rPr>
          <w:noProof/>
          <w:lang w:eastAsia="cs-CZ"/>
        </w:rPr>
      </w:pPr>
    </w:p>
    <w:p w:rsidR="001357BA" w:rsidRDefault="00471B73" w:rsidP="001357B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A9DC085" wp14:editId="7E95DCE2">
            <wp:extent cx="5231027" cy="2586682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861" t="10433" r="6295" b="9663"/>
                    <a:stretch/>
                  </pic:blipFill>
                  <pic:spPr bwMode="auto">
                    <a:xfrm>
                      <a:off x="0" y="0"/>
                      <a:ext cx="5232694" cy="2587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1B73" w:rsidRDefault="00471B73" w:rsidP="001357BA">
      <w:pPr>
        <w:rPr>
          <w:rFonts w:ascii="Times New Roman" w:hAnsi="Times New Roman"/>
          <w:b/>
          <w:noProof/>
          <w:sz w:val="32"/>
          <w:szCs w:val="32"/>
        </w:rPr>
      </w:pPr>
    </w:p>
    <w:p w:rsidR="00471B73" w:rsidRDefault="00471B73" w:rsidP="001357B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Jednou z oblastí, kde se globalizace silně projevila je ekonomika.</w:t>
      </w:r>
    </w:p>
    <w:p w:rsidR="00471B73" w:rsidRDefault="00471B73" w:rsidP="001357B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Zprávy z médií jsou důkazem, že v součas</w:t>
      </w:r>
      <w:r w:rsidR="008E17FE">
        <w:rPr>
          <w:rFonts w:ascii="Times New Roman" w:hAnsi="Times New Roman"/>
          <w:noProof/>
          <w:sz w:val="24"/>
          <w:szCs w:val="24"/>
        </w:rPr>
        <w:t>nos</w:t>
      </w:r>
      <w:r>
        <w:rPr>
          <w:rFonts w:ascii="Times New Roman" w:hAnsi="Times New Roman"/>
          <w:noProof/>
          <w:sz w:val="24"/>
          <w:szCs w:val="24"/>
        </w:rPr>
        <w:t>ti finanční transakce ve virtuální ekonomice převyšují objem výroby a obchodu se zbožím.</w:t>
      </w:r>
    </w:p>
    <w:p w:rsidR="00471B73" w:rsidRPr="00471B73" w:rsidRDefault="00471B73" w:rsidP="001357B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Už v roce 1998 hodnota světového exportu za rok odpovídala obratu pěti průměrných dnů na světových devizových burzách.</w:t>
      </w: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Pr="00535F64" w:rsidRDefault="00FC5230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E17FE" w:rsidRDefault="008E17FE" w:rsidP="00471B73">
      <w:pPr>
        <w:rPr>
          <w:noProof/>
          <w:lang w:eastAsia="cs-CZ"/>
        </w:rPr>
      </w:pPr>
    </w:p>
    <w:p w:rsidR="008E17FE" w:rsidRDefault="008E17FE" w:rsidP="00471B73">
      <w:pPr>
        <w:rPr>
          <w:noProof/>
          <w:lang w:eastAsia="cs-CZ"/>
        </w:rPr>
      </w:pPr>
    </w:p>
    <w:p w:rsidR="00471B73" w:rsidRDefault="00471B73" w:rsidP="00471B73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381D0312" wp14:editId="14174847">
            <wp:extent cx="5239265" cy="2520779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3290" t="12469" r="5723" b="9663"/>
                    <a:stretch/>
                  </pic:blipFill>
                  <pic:spPr bwMode="auto">
                    <a:xfrm>
                      <a:off x="0" y="0"/>
                      <a:ext cx="5240936" cy="25215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1B73" w:rsidRDefault="00471B73" w:rsidP="00471B73">
      <w:pPr>
        <w:rPr>
          <w:rFonts w:ascii="Times New Roman" w:hAnsi="Times New Roman"/>
          <w:b/>
          <w:noProof/>
          <w:sz w:val="32"/>
          <w:szCs w:val="32"/>
        </w:rPr>
      </w:pPr>
    </w:p>
    <w:p w:rsidR="00AC4C62" w:rsidRDefault="00AC4C62" w:rsidP="00471B7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Nejtypičtějším symbolem globalizace se staly nadnárodní firmy. Je jich už přes 40</w:t>
      </w:r>
      <w:r w:rsidR="00AE7822">
        <w:rPr>
          <w:rFonts w:ascii="Times New Roman" w:hAnsi="Times New Roman"/>
          <w:noProof/>
          <w:sz w:val="24"/>
          <w:szCs w:val="24"/>
        </w:rPr>
        <w:t xml:space="preserve"> 000. Některé </w:t>
      </w:r>
      <w:r>
        <w:rPr>
          <w:rFonts w:ascii="Times New Roman" w:hAnsi="Times New Roman"/>
          <w:noProof/>
          <w:sz w:val="24"/>
          <w:szCs w:val="24"/>
        </w:rPr>
        <w:t xml:space="preserve"> mají obrat a moc mnohdy vyšší než roční HDP a význam řady států.</w:t>
      </w:r>
    </w:p>
    <w:p w:rsidR="00AC4C62" w:rsidRDefault="00AC4C62" w:rsidP="00471B7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</w:t>
      </w:r>
      <w:r w:rsidR="00AE7822">
        <w:rPr>
          <w:rFonts w:ascii="Times New Roman" w:hAnsi="Times New Roman"/>
          <w:noProof/>
          <w:sz w:val="24"/>
          <w:szCs w:val="24"/>
        </w:rPr>
        <w:t>p</w:t>
      </w:r>
      <w:r>
        <w:rPr>
          <w:rFonts w:ascii="Times New Roman" w:hAnsi="Times New Roman"/>
          <w:noProof/>
          <w:sz w:val="24"/>
          <w:szCs w:val="24"/>
        </w:rPr>
        <w:t>: vytažením šipek z pravého horního okraje</w:t>
      </w:r>
      <w:r w:rsidR="00AE7822">
        <w:rPr>
          <w:rFonts w:ascii="Times New Roman" w:hAnsi="Times New Roman"/>
          <w:noProof/>
          <w:sz w:val="24"/>
          <w:szCs w:val="24"/>
        </w:rPr>
        <w:t xml:space="preserve"> objasníme příčiny jejich</w:t>
      </w:r>
    </w:p>
    <w:p w:rsidR="00AE7822" w:rsidRDefault="00AE7822" w:rsidP="00471B7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vzestupu.</w:t>
      </w:r>
    </w:p>
    <w:p w:rsidR="00AE7822" w:rsidRPr="00AC4C62" w:rsidRDefault="00AE7822" w:rsidP="00471B73">
      <w:pPr>
        <w:rPr>
          <w:rFonts w:ascii="Times New Roman" w:hAnsi="Times New Roman"/>
          <w:noProof/>
          <w:sz w:val="24"/>
          <w:szCs w:val="24"/>
        </w:rPr>
      </w:pPr>
    </w:p>
    <w:p w:rsidR="008E17FE" w:rsidRDefault="008E17FE" w:rsidP="00471B73">
      <w:pPr>
        <w:rPr>
          <w:noProof/>
          <w:lang w:eastAsia="cs-CZ"/>
        </w:rPr>
      </w:pPr>
    </w:p>
    <w:p w:rsidR="00471B73" w:rsidRPr="00B344DA" w:rsidRDefault="00471B73" w:rsidP="00471B73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30B2192" wp14:editId="48A2875F">
            <wp:extent cx="5115697" cy="2636108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4721" t="9670" r="6438" b="8900"/>
                    <a:stretch/>
                  </pic:blipFill>
                  <pic:spPr bwMode="auto">
                    <a:xfrm>
                      <a:off x="0" y="0"/>
                      <a:ext cx="5117328" cy="2636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76493F" w:rsidRDefault="0076493F" w:rsidP="00AE7822">
      <w:pPr>
        <w:rPr>
          <w:noProof/>
          <w:lang w:eastAsia="cs-CZ"/>
        </w:rPr>
      </w:pPr>
    </w:p>
    <w:p w:rsidR="00AE7822" w:rsidRDefault="00AE7822" w:rsidP="00AE7822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18AFE73B" wp14:editId="572E9FEF">
            <wp:extent cx="5000368" cy="2454876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5723" t="10942" r="7439" b="13226"/>
                    <a:stretch/>
                  </pic:blipFill>
                  <pic:spPr bwMode="auto">
                    <a:xfrm>
                      <a:off x="0" y="0"/>
                      <a:ext cx="5001963" cy="24556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7822" w:rsidRDefault="00AE7822" w:rsidP="00AE7822">
      <w:pPr>
        <w:rPr>
          <w:rFonts w:ascii="Times New Roman" w:hAnsi="Times New Roman"/>
          <w:b/>
          <w:noProof/>
          <w:sz w:val="32"/>
          <w:szCs w:val="32"/>
        </w:rPr>
      </w:pPr>
    </w:p>
    <w:p w:rsidR="00AE7822" w:rsidRPr="00AE7822" w:rsidRDefault="00AE7822" w:rsidP="00AE782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Globalizace s sebou přináší řadu společenských důsledků.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76493F" w:rsidRDefault="0076493F" w:rsidP="00AE7822">
      <w:pPr>
        <w:rPr>
          <w:noProof/>
          <w:lang w:eastAsia="cs-CZ"/>
        </w:rPr>
      </w:pPr>
    </w:p>
    <w:p w:rsidR="00AE7822" w:rsidRDefault="00AE7822" w:rsidP="00AE7822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928ECC0" wp14:editId="0E11D6C8">
            <wp:extent cx="5074508" cy="2619632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4865" t="9925" r="7010" b="9155"/>
                    <a:stretch/>
                  </pic:blipFill>
                  <pic:spPr bwMode="auto">
                    <a:xfrm>
                      <a:off x="0" y="0"/>
                      <a:ext cx="5076126" cy="26204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7822" w:rsidRDefault="00AE7822" w:rsidP="00AE7822">
      <w:pPr>
        <w:rPr>
          <w:rFonts w:ascii="Times New Roman" w:hAnsi="Times New Roman"/>
          <w:b/>
          <w:noProof/>
          <w:sz w:val="32"/>
          <w:szCs w:val="32"/>
        </w:rPr>
      </w:pPr>
    </w:p>
    <w:p w:rsidR="00AE7822" w:rsidRDefault="00CC53C5" w:rsidP="00AE782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Pozitivní i negativní důsledky globalizace se týkají zemí celého světa. Jsou však rozdílné.</w:t>
      </w:r>
    </w:p>
    <w:p w:rsidR="00CC53C5" w:rsidRDefault="00CC53C5" w:rsidP="00AE782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Dopad na občany ČR v 90. letech 20. stol. byl o to prudší, že po pádu socialistického režimu se jim svět otevřel.</w:t>
      </w:r>
    </w:p>
    <w:p w:rsidR="00CC53C5" w:rsidRPr="00CC53C5" w:rsidRDefault="00CC53C5" w:rsidP="00AE782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Metodický postup: přesunutím šedé plochy s textem „Pozitivní důsledky“ do horní poloviny obrazovky (případným posunutím spodního barevného pole) se objeví i </w:t>
      </w:r>
      <w:r w:rsidR="006045A5">
        <w:rPr>
          <w:rFonts w:ascii="Times New Roman" w:hAnsi="Times New Roman"/>
          <w:noProof/>
          <w:sz w:val="24"/>
          <w:szCs w:val="24"/>
        </w:rPr>
        <w:t>„Negativní důsledky“.</w:t>
      </w:r>
    </w:p>
    <w:p w:rsidR="00AE7822" w:rsidRDefault="00AE7822" w:rsidP="00AE7822">
      <w:pPr>
        <w:rPr>
          <w:rFonts w:ascii="Times New Roman" w:hAnsi="Times New Roman"/>
          <w:b/>
          <w:noProof/>
          <w:sz w:val="32"/>
          <w:szCs w:val="32"/>
        </w:rPr>
      </w:pPr>
    </w:p>
    <w:p w:rsidR="00AE7822" w:rsidRDefault="00AE7822" w:rsidP="00AE7822">
      <w:pPr>
        <w:rPr>
          <w:rFonts w:ascii="Times New Roman" w:hAnsi="Times New Roman"/>
          <w:noProof/>
          <w:sz w:val="24"/>
          <w:szCs w:val="24"/>
        </w:rPr>
      </w:pPr>
    </w:p>
    <w:p w:rsidR="0076493F" w:rsidRDefault="0076493F" w:rsidP="00AE7822">
      <w:pPr>
        <w:rPr>
          <w:noProof/>
          <w:lang w:eastAsia="cs-CZ"/>
        </w:rPr>
      </w:pPr>
    </w:p>
    <w:p w:rsidR="00AE7822" w:rsidRPr="00AE7822" w:rsidRDefault="00AE7822" w:rsidP="00AE7822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54C754C8" wp14:editId="577ABE3E">
            <wp:extent cx="5165124" cy="261139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2861" t="9670" r="7440" b="9662"/>
                    <a:stretch/>
                  </pic:blipFill>
                  <pic:spPr bwMode="auto">
                    <a:xfrm>
                      <a:off x="0" y="0"/>
                      <a:ext cx="5166770" cy="2612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76493F" w:rsidRDefault="0076493F" w:rsidP="006045A5">
      <w:pPr>
        <w:rPr>
          <w:noProof/>
          <w:lang w:eastAsia="cs-CZ"/>
        </w:rPr>
      </w:pPr>
    </w:p>
    <w:p w:rsidR="006045A5" w:rsidRDefault="006045A5" w:rsidP="006045A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67129F1" wp14:editId="42EA89AB">
            <wp:extent cx="5445211" cy="2594919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3863" t="10942" r="1573" b="8900"/>
                    <a:stretch/>
                  </pic:blipFill>
                  <pic:spPr bwMode="auto">
                    <a:xfrm>
                      <a:off x="0" y="0"/>
                      <a:ext cx="5446947" cy="25957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45A5" w:rsidRDefault="006045A5" w:rsidP="006045A5">
      <w:pPr>
        <w:rPr>
          <w:rFonts w:ascii="Times New Roman" w:hAnsi="Times New Roman"/>
          <w:b/>
          <w:noProof/>
          <w:sz w:val="32"/>
          <w:szCs w:val="32"/>
        </w:rPr>
      </w:pPr>
    </w:p>
    <w:p w:rsidR="000A1367" w:rsidRDefault="000A1367" w:rsidP="006045A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Odborná veřejnost, hlavně ekonomové, navrhují řešit důsledky globalizace rovněž globálně, tedy na půdě OSN.</w:t>
      </w:r>
    </w:p>
    <w:p w:rsidR="000A1367" w:rsidRDefault="000A1367" w:rsidP="006045A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Obrazovka zmiňuje určité </w:t>
      </w:r>
      <w:r w:rsidR="00326B4A">
        <w:rPr>
          <w:rFonts w:ascii="Times New Roman" w:hAnsi="Times New Roman"/>
          <w:noProof/>
          <w:sz w:val="24"/>
          <w:szCs w:val="24"/>
        </w:rPr>
        <w:t>názorové skupiny a jejich kritiku globalizace. Díky svým aktivitám jsou však mediálně nejznámější někteří příznivci anarchistů a environmentalistů.</w:t>
      </w:r>
    </w:p>
    <w:p w:rsidR="00326B4A" w:rsidRDefault="00326B4A" w:rsidP="006045A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po seznámení s textem na obrazovce se vysunutím barevných ploch objeví</w:t>
      </w:r>
    </w:p>
    <w:p w:rsidR="00326B4A" w:rsidRDefault="00326B4A" w:rsidP="006045A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konkrétní  představitelé kritiků globalizace.</w:t>
      </w:r>
    </w:p>
    <w:p w:rsidR="000A1367" w:rsidRPr="00326B4A" w:rsidRDefault="000A1367" w:rsidP="006045A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 </w:t>
      </w:r>
    </w:p>
    <w:p w:rsidR="0076493F" w:rsidRDefault="0076493F" w:rsidP="006045A5">
      <w:pPr>
        <w:rPr>
          <w:noProof/>
          <w:lang w:eastAsia="cs-CZ"/>
        </w:rPr>
      </w:pPr>
    </w:p>
    <w:p w:rsidR="006045A5" w:rsidRPr="006045A5" w:rsidRDefault="006045A5" w:rsidP="006045A5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645333B0" wp14:editId="5092CBDF">
            <wp:extent cx="5395784" cy="2619633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5007" t="9670" r="1287" b="9408"/>
                    <a:stretch/>
                  </pic:blipFill>
                  <pic:spPr bwMode="auto">
                    <a:xfrm>
                      <a:off x="0" y="0"/>
                      <a:ext cx="5397503" cy="26204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76493F" w:rsidRDefault="0076493F" w:rsidP="00013387">
      <w:pPr>
        <w:rPr>
          <w:noProof/>
          <w:lang w:eastAsia="cs-CZ"/>
        </w:rPr>
      </w:pPr>
    </w:p>
    <w:p w:rsidR="0076493F" w:rsidRDefault="0076493F" w:rsidP="00013387">
      <w:pPr>
        <w:rPr>
          <w:noProof/>
          <w:lang w:eastAsia="cs-CZ"/>
        </w:rPr>
      </w:pPr>
    </w:p>
    <w:p w:rsidR="00226359" w:rsidRDefault="00326B4A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57F238A" wp14:editId="431FD37C">
            <wp:extent cx="5329881" cy="2537253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l="5293" t="10433" r="2146" b="11190"/>
                    <a:stretch/>
                  </pic:blipFill>
                  <pic:spPr bwMode="auto">
                    <a:xfrm>
                      <a:off x="0" y="0"/>
                      <a:ext cx="5331581" cy="25380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3CB1" w:rsidRDefault="00813CB1" w:rsidP="00013387">
      <w:pPr>
        <w:rPr>
          <w:rFonts w:ascii="Times New Roman" w:hAnsi="Times New Roman"/>
          <w:noProof/>
          <w:sz w:val="24"/>
          <w:szCs w:val="24"/>
        </w:rPr>
      </w:pPr>
    </w:p>
    <w:p w:rsidR="00813CB1" w:rsidRDefault="00813CB1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Mnozí</w:t>
      </w:r>
      <w:r w:rsidR="00376C18">
        <w:rPr>
          <w:rFonts w:ascii="Times New Roman" w:hAnsi="Times New Roman"/>
          <w:noProof/>
          <w:sz w:val="24"/>
          <w:szCs w:val="24"/>
        </w:rPr>
        <w:t xml:space="preserve"> a</w:t>
      </w:r>
      <w:r>
        <w:rPr>
          <w:rFonts w:ascii="Times New Roman" w:hAnsi="Times New Roman"/>
          <w:noProof/>
          <w:sz w:val="24"/>
          <w:szCs w:val="24"/>
        </w:rPr>
        <w:t>ntiglobalisté volí často nási</w:t>
      </w:r>
      <w:r w:rsidR="00376C18">
        <w:rPr>
          <w:rFonts w:ascii="Times New Roman" w:hAnsi="Times New Roman"/>
          <w:noProof/>
          <w:sz w:val="24"/>
          <w:szCs w:val="24"/>
        </w:rPr>
        <w:t>lné prostředky. Text na obrazovce ukazuje možnosti legitimního vyjadřování postojů ke globalizaci. Jako příklad prezentace názorů v médiích mohou sloužit názory známého českého sociologa prof. Jana Kellera.</w:t>
      </w:r>
    </w:p>
    <w:p w:rsidR="00376C18" w:rsidRDefault="00376C18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Metodický postup: vytažením barevné plochy z pravého okraje obrazovky se seznámíme </w:t>
      </w:r>
    </w:p>
    <w:p w:rsidR="00376C18" w:rsidRDefault="00376C18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s některými názory prof. Kellera.</w:t>
      </w:r>
    </w:p>
    <w:p w:rsidR="00326B4A" w:rsidRDefault="00326B4A" w:rsidP="00013387">
      <w:pPr>
        <w:rPr>
          <w:rFonts w:ascii="Times New Roman" w:hAnsi="Times New Roman"/>
          <w:noProof/>
          <w:sz w:val="24"/>
          <w:szCs w:val="24"/>
        </w:rPr>
      </w:pPr>
    </w:p>
    <w:p w:rsidR="00326B4A" w:rsidRDefault="00326B4A" w:rsidP="00013387">
      <w:pPr>
        <w:rPr>
          <w:rFonts w:ascii="Times New Roman" w:hAnsi="Times New Roman"/>
          <w:noProof/>
          <w:sz w:val="24"/>
          <w:szCs w:val="24"/>
        </w:rPr>
      </w:pPr>
    </w:p>
    <w:p w:rsidR="0076493F" w:rsidRDefault="0076493F" w:rsidP="00013387">
      <w:pPr>
        <w:rPr>
          <w:noProof/>
          <w:lang w:eastAsia="cs-CZ"/>
        </w:rPr>
      </w:pPr>
    </w:p>
    <w:p w:rsidR="00813CB1" w:rsidRDefault="00813CB1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4BA889F9" wp14:editId="0335F30B">
            <wp:extent cx="5453448" cy="2594919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3863" t="9925" r="1431" b="9918"/>
                    <a:stretch/>
                  </pic:blipFill>
                  <pic:spPr bwMode="auto">
                    <a:xfrm>
                      <a:off x="0" y="0"/>
                      <a:ext cx="5455188" cy="25957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3676" w:rsidRDefault="00B33676" w:rsidP="00013387">
      <w:pPr>
        <w:rPr>
          <w:rFonts w:ascii="Times New Roman" w:hAnsi="Times New Roman"/>
          <w:noProof/>
          <w:sz w:val="24"/>
          <w:szCs w:val="24"/>
        </w:rPr>
      </w:pPr>
    </w:p>
    <w:p w:rsidR="00B33676" w:rsidRDefault="00B33676" w:rsidP="0001338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10. Obrazovka</w:t>
      </w:r>
    </w:p>
    <w:p w:rsidR="0076493F" w:rsidRDefault="0076493F" w:rsidP="00013387">
      <w:pPr>
        <w:rPr>
          <w:noProof/>
          <w:lang w:eastAsia="cs-CZ"/>
        </w:rPr>
      </w:pPr>
    </w:p>
    <w:p w:rsidR="0076493F" w:rsidRDefault="0076493F" w:rsidP="00013387">
      <w:pPr>
        <w:rPr>
          <w:noProof/>
          <w:lang w:eastAsia="cs-CZ"/>
        </w:rPr>
      </w:pPr>
    </w:p>
    <w:p w:rsidR="00EF2D9B" w:rsidRDefault="00EF2D9B" w:rsidP="0001338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6F8EED8" wp14:editId="781A8AFF">
            <wp:extent cx="5362831" cy="2586681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3577" t="6107" r="3290" b="13990"/>
                    <a:stretch/>
                  </pic:blipFill>
                  <pic:spPr bwMode="auto">
                    <a:xfrm>
                      <a:off x="0" y="0"/>
                      <a:ext cx="5364543" cy="2587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2D9B" w:rsidRDefault="00EF2D9B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EF2D9B" w:rsidRDefault="00EF2D9B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EF2D9B" w:rsidRDefault="00EF2D9B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76493F" w:rsidRDefault="0076493F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76493F" w:rsidRDefault="0076493F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76493F" w:rsidRDefault="0076493F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76493F" w:rsidRDefault="0076493F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76493F" w:rsidRDefault="0076493F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76493F" w:rsidRDefault="0076493F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76493F" w:rsidRDefault="0076493F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EF2D9B" w:rsidRDefault="00EF2D9B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EF2D9B" w:rsidRDefault="00EF2D9B" w:rsidP="0001338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11. Obrazovka</w:t>
      </w:r>
    </w:p>
    <w:p w:rsidR="00EF2D9B" w:rsidRDefault="00EF2D9B" w:rsidP="00013387">
      <w:pPr>
        <w:rPr>
          <w:rFonts w:ascii="Times New Roman" w:hAnsi="Times New Roman"/>
          <w:b/>
          <w:noProof/>
          <w:sz w:val="32"/>
          <w:szCs w:val="32"/>
        </w:rPr>
      </w:pPr>
    </w:p>
    <w:p w:rsidR="0076493F" w:rsidRDefault="0076493F" w:rsidP="00013387">
      <w:pPr>
        <w:rPr>
          <w:noProof/>
          <w:lang w:eastAsia="cs-CZ"/>
        </w:rPr>
      </w:pPr>
    </w:p>
    <w:p w:rsidR="00B33676" w:rsidRPr="00B33676" w:rsidRDefault="004356F9" w:rsidP="0001338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491EC4F" wp14:editId="5D2369EA">
            <wp:extent cx="5222790" cy="2380735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t="12723" r="9299" b="13735"/>
                    <a:stretch/>
                  </pic:blipFill>
                  <pic:spPr bwMode="auto">
                    <a:xfrm>
                      <a:off x="0" y="0"/>
                      <a:ext cx="5224455" cy="23814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3B50" w:rsidRDefault="00253B50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4C669B" w:rsidRPr="00535F64" w:rsidRDefault="004C669B" w:rsidP="004C669B">
      <w:pPr>
        <w:rPr>
          <w:rFonts w:ascii="Times New Roman" w:hAnsi="Times New Roman"/>
          <w:sz w:val="24"/>
          <w:szCs w:val="24"/>
        </w:rPr>
      </w:pPr>
    </w:p>
    <w:sectPr w:rsidR="004C669B" w:rsidRPr="00535F64" w:rsidSect="00013387">
      <w:headerReference w:type="default" r:id="rId28"/>
      <w:footerReference w:type="default" r:id="rId29"/>
      <w:footerReference w:type="first" r:id="rId30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7901" w:rsidRDefault="006C7901" w:rsidP="00B56746">
      <w:r>
        <w:separator/>
      </w:r>
    </w:p>
  </w:endnote>
  <w:endnote w:type="continuationSeparator" w:id="0">
    <w:p w:rsidR="006C7901" w:rsidRDefault="006C7901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A27F73">
      <w:rPr>
        <w:rFonts w:ascii="Times New Roman" w:hAnsi="Times New Roman"/>
        <w:noProof/>
        <w:sz w:val="24"/>
        <w:szCs w:val="24"/>
      </w:rPr>
      <w:t>3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7901" w:rsidRDefault="006C7901" w:rsidP="00B56746">
      <w:r>
        <w:separator/>
      </w:r>
    </w:p>
  </w:footnote>
  <w:footnote w:type="continuationSeparator" w:id="0">
    <w:p w:rsidR="006C7901" w:rsidRDefault="006C7901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188AAB6A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C3085"/>
    <w:rsid w:val="00013387"/>
    <w:rsid w:val="00072F68"/>
    <w:rsid w:val="00084174"/>
    <w:rsid w:val="000A1367"/>
    <w:rsid w:val="000B532C"/>
    <w:rsid w:val="000D3B13"/>
    <w:rsid w:val="000D6B44"/>
    <w:rsid w:val="001357BA"/>
    <w:rsid w:val="001C7A70"/>
    <w:rsid w:val="002225F9"/>
    <w:rsid w:val="00226359"/>
    <w:rsid w:val="00253B50"/>
    <w:rsid w:val="002C3085"/>
    <w:rsid w:val="00310845"/>
    <w:rsid w:val="003174BC"/>
    <w:rsid w:val="00326B4A"/>
    <w:rsid w:val="00376C18"/>
    <w:rsid w:val="003D590A"/>
    <w:rsid w:val="00434702"/>
    <w:rsid w:val="004356F9"/>
    <w:rsid w:val="00471B73"/>
    <w:rsid w:val="00472D78"/>
    <w:rsid w:val="004C669B"/>
    <w:rsid w:val="004D5914"/>
    <w:rsid w:val="004E08B0"/>
    <w:rsid w:val="005164C4"/>
    <w:rsid w:val="005270A5"/>
    <w:rsid w:val="00535F64"/>
    <w:rsid w:val="005406D7"/>
    <w:rsid w:val="00603420"/>
    <w:rsid w:val="006045A5"/>
    <w:rsid w:val="0060585F"/>
    <w:rsid w:val="006131F7"/>
    <w:rsid w:val="006C7901"/>
    <w:rsid w:val="006F5EEC"/>
    <w:rsid w:val="007346D9"/>
    <w:rsid w:val="00756471"/>
    <w:rsid w:val="00762716"/>
    <w:rsid w:val="0076493F"/>
    <w:rsid w:val="007A552C"/>
    <w:rsid w:val="008025AD"/>
    <w:rsid w:val="00813CB1"/>
    <w:rsid w:val="00844B23"/>
    <w:rsid w:val="00853794"/>
    <w:rsid w:val="00896DB2"/>
    <w:rsid w:val="008E17FE"/>
    <w:rsid w:val="00961D5B"/>
    <w:rsid w:val="009B6019"/>
    <w:rsid w:val="009B6936"/>
    <w:rsid w:val="009C49D4"/>
    <w:rsid w:val="009F7810"/>
    <w:rsid w:val="00A27F73"/>
    <w:rsid w:val="00AC4C62"/>
    <w:rsid w:val="00AD23CA"/>
    <w:rsid w:val="00AD4833"/>
    <w:rsid w:val="00AE7822"/>
    <w:rsid w:val="00B105F6"/>
    <w:rsid w:val="00B23077"/>
    <w:rsid w:val="00B33676"/>
    <w:rsid w:val="00B344DA"/>
    <w:rsid w:val="00B429BF"/>
    <w:rsid w:val="00B56746"/>
    <w:rsid w:val="00B677F0"/>
    <w:rsid w:val="00B827B1"/>
    <w:rsid w:val="00BD00E8"/>
    <w:rsid w:val="00C06433"/>
    <w:rsid w:val="00C80F15"/>
    <w:rsid w:val="00CC53C5"/>
    <w:rsid w:val="00CD4256"/>
    <w:rsid w:val="00CD6FAC"/>
    <w:rsid w:val="00D50596"/>
    <w:rsid w:val="00D96C37"/>
    <w:rsid w:val="00E34740"/>
    <w:rsid w:val="00E46226"/>
    <w:rsid w:val="00E6520E"/>
    <w:rsid w:val="00EE07D5"/>
    <w:rsid w:val="00EF2D9B"/>
    <w:rsid w:val="00F06876"/>
    <w:rsid w:val="00F44267"/>
    <w:rsid w:val="00F543D0"/>
    <w:rsid w:val="00F87C6D"/>
    <w:rsid w:val="00FB5029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emerak\Desktop\Sablony\12.%20Globalizace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12. Globalizace</Template>
  <TotalTime>255</TotalTime>
  <Pages>1</Pages>
  <Words>570</Words>
  <Characters>3365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3928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semerak</dc:creator>
  <cp:lastModifiedBy>semerak</cp:lastModifiedBy>
  <cp:revision>13</cp:revision>
  <cp:lastPrinted>2011-05-16T11:41:00Z</cp:lastPrinted>
  <dcterms:created xsi:type="dcterms:W3CDTF">2011-07-06T20:21:00Z</dcterms:created>
  <dcterms:modified xsi:type="dcterms:W3CDTF">2012-05-23T20:33:00Z</dcterms:modified>
</cp:coreProperties>
</file>